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33D" w:rsidRPr="00133023" w:rsidRDefault="00A9333D" w:rsidP="001330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ПРАКТИЧЕСКОЕ ЗАДАНИЕ</w:t>
      </w:r>
    </w:p>
    <w:p w:rsidR="00A9333D" w:rsidRDefault="00A9333D" w:rsidP="00D82B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133023">
        <w:rPr>
          <w:rFonts w:ascii="Times New Roman" w:hAnsi="Times New Roman"/>
          <w:b/>
          <w:sz w:val="28"/>
          <w:szCs w:val="28"/>
        </w:rPr>
        <w:t xml:space="preserve"> этапа Всероссийской олимпиады школьников</w:t>
      </w:r>
    </w:p>
    <w:p w:rsidR="00A9333D" w:rsidRPr="00133023" w:rsidRDefault="00A9333D" w:rsidP="00D82B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по технологии</w:t>
      </w:r>
    </w:p>
    <w:p w:rsidR="00A9333D" w:rsidRPr="00133023" w:rsidRDefault="00A9333D" w:rsidP="001330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2017/2018 учебного года</w:t>
      </w:r>
    </w:p>
    <w:p w:rsidR="00A9333D" w:rsidRPr="00133023" w:rsidRDefault="00A9333D" w:rsidP="0013302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НОМИНАЦИЯ «ТЕХНИКА И ТЕХНИЧЕСКОЕ ТВОРЧЕСТВО»</w:t>
      </w:r>
    </w:p>
    <w:p w:rsidR="00A9333D" w:rsidRPr="00133023" w:rsidRDefault="00A9333D" w:rsidP="001330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133023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8</w:t>
      </w:r>
      <w:r w:rsidRPr="00133023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A9333D" w:rsidRPr="00133023" w:rsidRDefault="00A9333D" w:rsidP="00133023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9333D" w:rsidRPr="00231477" w:rsidRDefault="00A9333D" w:rsidP="00231477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eastAsia="ar-SA"/>
        </w:rPr>
      </w:pPr>
      <w:r w:rsidRPr="00231477">
        <w:rPr>
          <w:rFonts w:ascii="Times New Roman" w:hAnsi="Times New Roman"/>
          <w:b/>
          <w:sz w:val="28"/>
          <w:szCs w:val="28"/>
          <w:u w:val="single"/>
          <w:lang w:eastAsia="ar-SA"/>
        </w:rPr>
        <w:t>Механическая металлообработка</w:t>
      </w:r>
    </w:p>
    <w:p w:rsidR="00A9333D" w:rsidRDefault="00A9333D" w:rsidP="00231477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eastAsia="ar-SA"/>
        </w:rPr>
      </w:pPr>
    </w:p>
    <w:p w:rsidR="00A9333D" w:rsidRPr="00163ECA" w:rsidRDefault="00A9333D" w:rsidP="00D82BAB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  <w:lang w:eastAsia="en-US"/>
        </w:rPr>
      </w:pPr>
      <w:r w:rsidRPr="00163ECA">
        <w:rPr>
          <w:rFonts w:ascii="Times New Roman" w:hAnsi="Times New Roman"/>
          <w:b/>
          <w:bCs/>
          <w:i/>
          <w:sz w:val="28"/>
          <w:szCs w:val="28"/>
          <w:lang w:eastAsia="en-US"/>
        </w:rPr>
        <w:t xml:space="preserve">По чертежу изготовить </w:t>
      </w:r>
      <w:r>
        <w:rPr>
          <w:rFonts w:ascii="Times New Roman" w:hAnsi="Times New Roman"/>
          <w:b/>
          <w:bCs/>
          <w:i/>
          <w:sz w:val="28"/>
          <w:szCs w:val="28"/>
          <w:lang w:eastAsia="en-US"/>
        </w:rPr>
        <w:t xml:space="preserve">вал ступенчатый </w:t>
      </w:r>
      <w:r w:rsidRPr="00163ECA">
        <w:rPr>
          <w:rFonts w:ascii="Times New Roman" w:hAnsi="Times New Roman"/>
          <w:b/>
          <w:bCs/>
          <w:i/>
          <w:sz w:val="28"/>
          <w:szCs w:val="28"/>
          <w:lang w:eastAsia="en-US"/>
        </w:rPr>
        <w:t>для учебного измерения штангенциркулем</w:t>
      </w:r>
    </w:p>
    <w:p w:rsidR="00A9333D" w:rsidRPr="00773AC3" w:rsidRDefault="00A9333D" w:rsidP="00D82BAB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A9333D" w:rsidRPr="00773AC3" w:rsidRDefault="00A9333D" w:rsidP="00D82B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773AC3">
        <w:rPr>
          <w:rFonts w:ascii="Times New Roman" w:hAnsi="Times New Roman"/>
          <w:b/>
          <w:sz w:val="28"/>
          <w:szCs w:val="28"/>
          <w:lang w:eastAsia="en-US"/>
        </w:rPr>
        <w:t>Технические условия:</w:t>
      </w:r>
    </w:p>
    <w:p w:rsidR="00A9333D" w:rsidRPr="00773AC3" w:rsidRDefault="00A9333D" w:rsidP="00D82BAB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773AC3">
        <w:rPr>
          <w:rFonts w:ascii="Times New Roman" w:hAnsi="Times New Roman"/>
          <w:sz w:val="28"/>
          <w:szCs w:val="28"/>
          <w:lang w:eastAsia="en-US"/>
        </w:rPr>
        <w:t>Материал изготовления – Ст3 (ГОСТ 380-2005).</w:t>
      </w:r>
    </w:p>
    <w:p w:rsidR="00A9333D" w:rsidRPr="00163ECA" w:rsidRDefault="00A9333D" w:rsidP="00D82BAB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163ECA">
        <w:rPr>
          <w:rFonts w:ascii="Times New Roman" w:hAnsi="Times New Roman"/>
          <w:sz w:val="28"/>
          <w:szCs w:val="28"/>
          <w:lang w:eastAsia="en-US"/>
        </w:rPr>
        <w:t xml:space="preserve">Предельные отклонения размеров не должны превышать: по длине  ± 0,5 мм, по диаметрам ± </w:t>
      </w:r>
      <w:smartTag w:uri="urn:schemas-microsoft-com:office:smarttags" w:element="metricconverter">
        <w:smartTagPr>
          <w:attr w:name="ProductID" w:val="0,1 мм"/>
        </w:smartTagPr>
        <w:r w:rsidRPr="00163ECA">
          <w:rPr>
            <w:rFonts w:ascii="Times New Roman" w:hAnsi="Times New Roman"/>
            <w:sz w:val="28"/>
            <w:szCs w:val="28"/>
            <w:lang w:eastAsia="en-US"/>
          </w:rPr>
          <w:t>0,1 мм (рис. 1).</w:t>
        </w:r>
      </w:smartTag>
    </w:p>
    <w:p w:rsidR="00A9333D" w:rsidRPr="00CF0D46" w:rsidRDefault="00A9333D" w:rsidP="00D82BAB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773AC3">
        <w:rPr>
          <w:rFonts w:ascii="Times New Roman" w:hAnsi="Times New Roman"/>
          <w:sz w:val="28"/>
          <w:szCs w:val="28"/>
          <w:lang w:eastAsia="en-US"/>
        </w:rPr>
        <w:t xml:space="preserve">Чистовую обработку выполнить шлифовальной шкуркой </w:t>
      </w:r>
      <w:r w:rsidRPr="00CF0D46">
        <w:rPr>
          <w:rFonts w:ascii="Times New Roman" w:hAnsi="Times New Roman"/>
          <w:sz w:val="28"/>
          <w:szCs w:val="28"/>
          <w:lang w:eastAsia="en-US"/>
        </w:rPr>
        <w:t>мелкой зернистости на тканевой основе</w:t>
      </w:r>
    </w:p>
    <w:p w:rsidR="00A9333D" w:rsidRDefault="00A9333D" w:rsidP="00D82BAB">
      <w:pPr>
        <w:spacing w:after="0"/>
        <w:ind w:left="1069" w:firstLine="709"/>
        <w:rPr>
          <w:rFonts w:ascii="Times New Roman" w:hAnsi="Times New Roman"/>
          <w:sz w:val="28"/>
          <w:szCs w:val="28"/>
          <w:lang w:eastAsia="en-US"/>
        </w:rPr>
      </w:pPr>
    </w:p>
    <w:p w:rsidR="00A9333D" w:rsidRPr="00773AC3" w:rsidRDefault="00A9333D" w:rsidP="00D82BAB">
      <w:pPr>
        <w:spacing w:after="0"/>
        <w:ind w:left="1069" w:firstLine="709"/>
        <w:rPr>
          <w:rFonts w:ascii="Times New Roman" w:hAnsi="Times New Roman"/>
          <w:sz w:val="28"/>
          <w:szCs w:val="28"/>
          <w:lang w:eastAsia="en-US"/>
        </w:rPr>
      </w:pPr>
    </w:p>
    <w:p w:rsidR="00A9333D" w:rsidRPr="00773AC3" w:rsidRDefault="00A9333D" w:rsidP="00D82BAB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</w:pPr>
      <w:r w:rsidRPr="00EF69C4">
        <w:rPr>
          <w:rFonts w:cs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3" o:spid="_x0000_i1025" type="#_x0000_t75" style="width:361.5pt;height:160.5pt;visibility:visible">
            <v:imagedata r:id="rId5" o:title="" croptop="7805f" cropbottom="15383f" cropleft="11236f" cropright="1679f"/>
          </v:shape>
        </w:pict>
      </w:r>
    </w:p>
    <w:p w:rsidR="00A9333D" w:rsidRDefault="00A9333D" w:rsidP="00D82BAB">
      <w:pPr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A9333D" w:rsidRPr="00773AC3" w:rsidRDefault="00A9333D" w:rsidP="00D82BAB">
      <w:pPr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773AC3">
        <w:rPr>
          <w:rFonts w:ascii="Times New Roman" w:hAnsi="Times New Roman"/>
          <w:sz w:val="28"/>
          <w:szCs w:val="28"/>
          <w:lang w:eastAsia="en-US"/>
        </w:rPr>
        <w:t xml:space="preserve">Рис. 1. Чертеж </w:t>
      </w:r>
      <w:r>
        <w:rPr>
          <w:rFonts w:ascii="Times New Roman" w:hAnsi="Times New Roman"/>
          <w:sz w:val="28"/>
          <w:szCs w:val="28"/>
          <w:lang w:eastAsia="en-US"/>
        </w:rPr>
        <w:t>вала ступенчатого</w:t>
      </w:r>
    </w:p>
    <w:p w:rsidR="00A9333D" w:rsidRPr="00773AC3" w:rsidRDefault="00A9333D" w:rsidP="00D82BAB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A9333D" w:rsidRPr="00773AC3" w:rsidRDefault="00A9333D" w:rsidP="00D82BAB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A9333D" w:rsidRDefault="00A9333D" w:rsidP="00D82BAB">
      <w:pPr>
        <w:spacing w:after="0"/>
        <w:ind w:firstLine="709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br w:type="page"/>
      </w:r>
    </w:p>
    <w:p w:rsidR="00A9333D" w:rsidRPr="00773AC3" w:rsidRDefault="00A9333D" w:rsidP="00D82BAB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773AC3">
        <w:rPr>
          <w:rFonts w:ascii="Times New Roman" w:hAnsi="Times New Roman"/>
          <w:b/>
          <w:sz w:val="28"/>
          <w:szCs w:val="28"/>
          <w:lang w:eastAsia="en-US"/>
        </w:rPr>
        <w:t>Карта пооперационного контроля</w:t>
      </w:r>
    </w:p>
    <w:p w:rsidR="00A9333D" w:rsidRPr="00773AC3" w:rsidRDefault="00A9333D" w:rsidP="00D82BAB">
      <w:pPr>
        <w:spacing w:after="0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992"/>
        <w:gridCol w:w="1134"/>
        <w:gridCol w:w="1242"/>
      </w:tblGrid>
      <w:tr w:rsidR="00A9333D" w:rsidRPr="00EF69C4" w:rsidTr="00B9070B">
        <w:trPr>
          <w:trHeight w:val="1331"/>
        </w:trPr>
        <w:tc>
          <w:tcPr>
            <w:tcW w:w="675" w:type="dxa"/>
            <w:vAlign w:val="center"/>
          </w:tcPr>
          <w:p w:rsidR="00A9333D" w:rsidRPr="00773AC3" w:rsidRDefault="00A9333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245" w:type="dxa"/>
            <w:vAlign w:val="center"/>
          </w:tcPr>
          <w:p w:rsidR="00A9333D" w:rsidRPr="00773AC3" w:rsidRDefault="00A9333D" w:rsidP="00B9070B">
            <w:pPr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оценки</w:t>
            </w:r>
          </w:p>
          <w:p w:rsidR="00A9333D" w:rsidRPr="00773AC3" w:rsidRDefault="00A9333D" w:rsidP="00B9070B">
            <w:pPr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A9333D" w:rsidRPr="00773AC3" w:rsidRDefault="00A9333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К-во</w:t>
            </w:r>
          </w:p>
          <w:p w:rsidR="00A9333D" w:rsidRPr="00773AC3" w:rsidRDefault="00A9333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баллов</w:t>
            </w:r>
          </w:p>
        </w:tc>
        <w:tc>
          <w:tcPr>
            <w:tcW w:w="1134" w:type="dxa"/>
            <w:vAlign w:val="center"/>
          </w:tcPr>
          <w:p w:rsidR="00A9333D" w:rsidRPr="00773AC3" w:rsidRDefault="00A9333D" w:rsidP="00B9070B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К-во баллов,</w:t>
            </w:r>
          </w:p>
          <w:p w:rsidR="00A9333D" w:rsidRPr="00773AC3" w:rsidRDefault="00A9333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выстав-ленных членами жюри</w:t>
            </w:r>
          </w:p>
        </w:tc>
        <w:tc>
          <w:tcPr>
            <w:tcW w:w="1242" w:type="dxa"/>
            <w:vAlign w:val="center"/>
          </w:tcPr>
          <w:p w:rsidR="00A9333D" w:rsidRPr="00773AC3" w:rsidRDefault="00A9333D" w:rsidP="00B9070B">
            <w:pPr>
              <w:spacing w:after="0"/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Номер участника</w:t>
            </w:r>
          </w:p>
        </w:tc>
      </w:tr>
      <w:tr w:rsidR="00A9333D" w:rsidRPr="00EF69C4" w:rsidTr="00B9070B">
        <w:tc>
          <w:tcPr>
            <w:tcW w:w="675" w:type="dxa"/>
          </w:tcPr>
          <w:p w:rsidR="00A9333D" w:rsidRPr="00773AC3" w:rsidRDefault="00A9333D" w:rsidP="00B907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45" w:type="dxa"/>
          </w:tcPr>
          <w:p w:rsidR="00A9333D" w:rsidRPr="00773AC3" w:rsidRDefault="00A9333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Наличие рабочей формы (халат, головной убор).</w:t>
            </w:r>
          </w:p>
        </w:tc>
        <w:tc>
          <w:tcPr>
            <w:tcW w:w="992" w:type="dxa"/>
            <w:vAlign w:val="center"/>
          </w:tcPr>
          <w:p w:rsidR="00A9333D" w:rsidRPr="00773AC3" w:rsidRDefault="00A9333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:rsidR="00A9333D" w:rsidRPr="00773AC3" w:rsidRDefault="00A9333D" w:rsidP="00B9070B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vMerge w:val="restart"/>
          </w:tcPr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9333D" w:rsidRPr="00EF69C4" w:rsidTr="00B9070B">
        <w:tc>
          <w:tcPr>
            <w:tcW w:w="675" w:type="dxa"/>
          </w:tcPr>
          <w:p w:rsidR="00A9333D" w:rsidRPr="00773AC3" w:rsidRDefault="00A9333D" w:rsidP="00B907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45" w:type="dxa"/>
          </w:tcPr>
          <w:p w:rsidR="00A9333D" w:rsidRPr="00773AC3" w:rsidRDefault="00A9333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Соблюдение правил безопасной работ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ы на токарно-винторезном станке</w:t>
            </w:r>
          </w:p>
        </w:tc>
        <w:tc>
          <w:tcPr>
            <w:tcW w:w="992" w:type="dxa"/>
            <w:vAlign w:val="center"/>
          </w:tcPr>
          <w:p w:rsidR="00A9333D" w:rsidRPr="00773AC3" w:rsidRDefault="00A9333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</w:tcPr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vMerge/>
          </w:tcPr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9333D" w:rsidRPr="00EF69C4" w:rsidTr="00B9070B">
        <w:tc>
          <w:tcPr>
            <w:tcW w:w="675" w:type="dxa"/>
          </w:tcPr>
          <w:p w:rsidR="00A9333D" w:rsidRPr="00773AC3" w:rsidRDefault="00A9333D" w:rsidP="00B907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245" w:type="dxa"/>
          </w:tcPr>
          <w:p w:rsidR="00A9333D" w:rsidRPr="00773AC3" w:rsidRDefault="00A9333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Собл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юдение порядка на рабочем месте</w:t>
            </w:r>
          </w:p>
          <w:p w:rsidR="00A9333D" w:rsidRPr="00773AC3" w:rsidRDefault="00A9333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Культура труда</w:t>
            </w:r>
          </w:p>
        </w:tc>
        <w:tc>
          <w:tcPr>
            <w:tcW w:w="992" w:type="dxa"/>
            <w:vAlign w:val="center"/>
          </w:tcPr>
          <w:p w:rsidR="00A9333D" w:rsidRPr="00773AC3" w:rsidRDefault="00A9333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</w:tcPr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vMerge/>
          </w:tcPr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9333D" w:rsidRPr="00EF69C4" w:rsidTr="00B9070B">
        <w:tc>
          <w:tcPr>
            <w:tcW w:w="675" w:type="dxa"/>
          </w:tcPr>
          <w:p w:rsidR="00A9333D" w:rsidRPr="00773AC3" w:rsidRDefault="00A9333D" w:rsidP="00B907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245" w:type="dxa"/>
          </w:tcPr>
          <w:p w:rsidR="00A9333D" w:rsidRPr="00773AC3" w:rsidRDefault="00A9333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станка, установка резцов, крепление заготовки на станке</w:t>
            </w:r>
          </w:p>
        </w:tc>
        <w:tc>
          <w:tcPr>
            <w:tcW w:w="992" w:type="dxa"/>
            <w:vAlign w:val="center"/>
          </w:tcPr>
          <w:p w:rsidR="00A9333D" w:rsidRPr="00773AC3" w:rsidRDefault="00A9333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</w:tcPr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vMerge/>
          </w:tcPr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9333D" w:rsidRPr="00EF69C4" w:rsidTr="00B9070B">
        <w:tc>
          <w:tcPr>
            <w:tcW w:w="675" w:type="dxa"/>
          </w:tcPr>
          <w:p w:rsidR="00A9333D" w:rsidRPr="00773AC3" w:rsidRDefault="00A9333D" w:rsidP="00B907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245" w:type="dxa"/>
          </w:tcPr>
          <w:p w:rsidR="00A9333D" w:rsidRPr="00773AC3" w:rsidRDefault="00A9333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Технология изготовления изделия: </w:t>
            </w:r>
          </w:p>
          <w:p w:rsidR="00A9333D" w:rsidRPr="00773AC3" w:rsidRDefault="00A9333D" w:rsidP="00B9070B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- торцевание заготовки начисто и центрование отверстия;</w:t>
            </w:r>
          </w:p>
          <w:p w:rsidR="00A9333D" w:rsidRPr="00773AC3" w:rsidRDefault="00A9333D" w:rsidP="00B9070B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- обтачивание заготовки в соответствии с чертежом и техническими условиями;</w:t>
            </w:r>
          </w:p>
          <w:p w:rsidR="00A9333D" w:rsidRPr="00773AC3" w:rsidRDefault="00A9333D" w:rsidP="00B9070B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- снятие фасок на заготовке в соответствии с чертежом;</w:t>
            </w:r>
          </w:p>
          <w:p w:rsidR="00A9333D" w:rsidRPr="00773AC3" w:rsidRDefault="00A9333D" w:rsidP="00B9070B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- отрезание заготовки и обработка торца личным напильником;</w:t>
            </w:r>
          </w:p>
          <w:p w:rsidR="00A9333D" w:rsidRPr="00773AC3" w:rsidRDefault="00A9333D" w:rsidP="00B907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точность изготовления детали</w:t>
            </w: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соответствии с   чертежом и техническими условиями;</w:t>
            </w:r>
          </w:p>
          <w:p w:rsidR="00A9333D" w:rsidRPr="00773AC3" w:rsidRDefault="00A9333D" w:rsidP="00CF0D4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- качество и чистовая (финишная) обработка  изделия</w:t>
            </w:r>
          </w:p>
        </w:tc>
        <w:tc>
          <w:tcPr>
            <w:tcW w:w="992" w:type="dxa"/>
          </w:tcPr>
          <w:p w:rsidR="00A9333D" w:rsidRPr="00773AC3" w:rsidRDefault="00A9333D" w:rsidP="00B907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  <w:p w:rsidR="00A9333D" w:rsidRPr="00773AC3" w:rsidRDefault="00A9333D" w:rsidP="00B907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(2)</w:t>
            </w:r>
          </w:p>
          <w:p w:rsidR="00A9333D" w:rsidRPr="00773AC3" w:rsidRDefault="00A9333D" w:rsidP="00B9070B">
            <w:pPr>
              <w:snapToGrid w:val="0"/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A9333D" w:rsidRPr="00773AC3" w:rsidRDefault="00A9333D" w:rsidP="00B907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(12)</w:t>
            </w:r>
          </w:p>
          <w:p w:rsidR="00A9333D" w:rsidRPr="00773AC3" w:rsidRDefault="00A9333D" w:rsidP="00B907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A9333D" w:rsidRPr="00773AC3" w:rsidRDefault="00A9333D" w:rsidP="00B907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(6)</w:t>
            </w:r>
          </w:p>
          <w:p w:rsidR="00A9333D" w:rsidRPr="00773AC3" w:rsidRDefault="00A9333D" w:rsidP="00B907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A9333D" w:rsidRPr="00773AC3" w:rsidRDefault="00A9333D" w:rsidP="00B907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(4)</w:t>
            </w:r>
          </w:p>
          <w:p w:rsidR="00A9333D" w:rsidRPr="00773AC3" w:rsidRDefault="00A9333D" w:rsidP="00B9070B">
            <w:pPr>
              <w:snapToGrid w:val="0"/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A9333D" w:rsidRPr="00773AC3" w:rsidRDefault="00A9333D" w:rsidP="00B907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(4)</w:t>
            </w:r>
          </w:p>
          <w:p w:rsidR="00A9333D" w:rsidRPr="00773AC3" w:rsidRDefault="00A9333D" w:rsidP="00B907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A9333D" w:rsidRPr="00773AC3" w:rsidRDefault="00A9333D" w:rsidP="00B907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(4)</w:t>
            </w:r>
          </w:p>
        </w:tc>
        <w:tc>
          <w:tcPr>
            <w:tcW w:w="1134" w:type="dxa"/>
            <w:vMerge/>
          </w:tcPr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vMerge/>
          </w:tcPr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9333D" w:rsidRPr="00EF69C4" w:rsidTr="00B9070B">
        <w:tc>
          <w:tcPr>
            <w:tcW w:w="675" w:type="dxa"/>
          </w:tcPr>
          <w:p w:rsidR="00A9333D" w:rsidRPr="00773AC3" w:rsidRDefault="00A9333D" w:rsidP="00B907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245" w:type="dxa"/>
          </w:tcPr>
          <w:p w:rsidR="00A9333D" w:rsidRPr="00773AC3" w:rsidRDefault="00A9333D" w:rsidP="00B907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Уборка рабочих мест</w:t>
            </w:r>
          </w:p>
        </w:tc>
        <w:tc>
          <w:tcPr>
            <w:tcW w:w="992" w:type="dxa"/>
          </w:tcPr>
          <w:p w:rsidR="00A9333D" w:rsidRPr="00773AC3" w:rsidRDefault="00A9333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</w:tcPr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vMerge/>
          </w:tcPr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9333D" w:rsidRPr="00EF69C4" w:rsidTr="00B9070B">
        <w:tc>
          <w:tcPr>
            <w:tcW w:w="675" w:type="dxa"/>
          </w:tcPr>
          <w:p w:rsidR="00A9333D" w:rsidRPr="00773AC3" w:rsidRDefault="00A9333D" w:rsidP="00B907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245" w:type="dxa"/>
          </w:tcPr>
          <w:p w:rsidR="00A9333D" w:rsidRPr="00773AC3" w:rsidRDefault="00A9333D" w:rsidP="00DD49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Время изготовления</w:t>
            </w:r>
          </w:p>
        </w:tc>
        <w:tc>
          <w:tcPr>
            <w:tcW w:w="992" w:type="dxa"/>
          </w:tcPr>
          <w:p w:rsidR="00A9333D" w:rsidRPr="00773AC3" w:rsidRDefault="00A9333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</w:tcPr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vMerge/>
          </w:tcPr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9333D" w:rsidRPr="00EF69C4" w:rsidTr="00B9070B">
        <w:tc>
          <w:tcPr>
            <w:tcW w:w="675" w:type="dxa"/>
          </w:tcPr>
          <w:p w:rsidR="00A9333D" w:rsidRPr="00773AC3" w:rsidRDefault="00A9333D" w:rsidP="00B907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</w:tcPr>
          <w:p w:rsidR="00A9333D" w:rsidRPr="00773AC3" w:rsidRDefault="00A9333D" w:rsidP="00B9070B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992" w:type="dxa"/>
          </w:tcPr>
          <w:p w:rsidR="00A9333D" w:rsidRPr="00773AC3" w:rsidRDefault="00A9333D" w:rsidP="00B90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73AC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vMerge/>
          </w:tcPr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vMerge/>
          </w:tcPr>
          <w:p w:rsidR="00A9333D" w:rsidRPr="00773AC3" w:rsidRDefault="00A9333D" w:rsidP="00B9070B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9333D" w:rsidRPr="00773AC3" w:rsidRDefault="00A9333D" w:rsidP="00D82BAB">
      <w:pPr>
        <w:spacing w:after="0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p w:rsidR="00A9333D" w:rsidRDefault="00A9333D" w:rsidP="00D82BAB">
      <w:pPr>
        <w:spacing w:after="0"/>
        <w:ind w:firstLine="709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Председатель:</w:t>
      </w:r>
    </w:p>
    <w:p w:rsidR="00A9333D" w:rsidRDefault="00A9333D" w:rsidP="00D82BAB">
      <w:pPr>
        <w:spacing w:after="0"/>
        <w:ind w:firstLine="709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A9333D" w:rsidRPr="00773AC3" w:rsidRDefault="00A9333D" w:rsidP="00D82BAB">
      <w:pPr>
        <w:spacing w:after="0"/>
        <w:ind w:firstLine="709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773AC3">
        <w:rPr>
          <w:rFonts w:ascii="Times New Roman" w:hAnsi="Times New Roman"/>
          <w:b/>
          <w:bCs/>
          <w:sz w:val="24"/>
          <w:szCs w:val="24"/>
          <w:lang w:eastAsia="en-US"/>
        </w:rPr>
        <w:t>Члены жюри:</w:t>
      </w:r>
    </w:p>
    <w:p w:rsidR="00A9333D" w:rsidRDefault="00A9333D" w:rsidP="00231477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eastAsia="ar-SA"/>
        </w:rPr>
      </w:pPr>
    </w:p>
    <w:p w:rsidR="00A9333D" w:rsidRPr="00133023" w:rsidRDefault="00A9333D" w:rsidP="00231477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eastAsia="ar-SA"/>
        </w:rPr>
      </w:pPr>
    </w:p>
    <w:p w:rsidR="00A9333D" w:rsidRPr="00EF69C4" w:rsidRDefault="00A9333D">
      <w:pPr>
        <w:spacing w:after="0"/>
        <w:ind w:firstLine="709"/>
        <w:rPr>
          <w:rFonts w:ascii="Times New Roman" w:hAnsi="Times New Roman"/>
          <w:b/>
          <w:sz w:val="24"/>
          <w:szCs w:val="24"/>
          <w:lang w:eastAsia="en-US"/>
        </w:rPr>
      </w:pPr>
      <w:r w:rsidRPr="00EF69C4">
        <w:rPr>
          <w:rFonts w:ascii="Times New Roman" w:hAnsi="Times New Roman"/>
          <w:b/>
          <w:sz w:val="24"/>
          <w:szCs w:val="24"/>
          <w:lang w:eastAsia="en-US"/>
        </w:rPr>
        <w:br w:type="page"/>
      </w:r>
    </w:p>
    <w:p w:rsidR="00A9333D" w:rsidRPr="00133023" w:rsidRDefault="00A9333D" w:rsidP="00CF0D4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ПРАКТИЧЕСКОЕ ЗАДАНИЕ</w:t>
      </w:r>
    </w:p>
    <w:p w:rsidR="00A9333D" w:rsidRDefault="00A9333D" w:rsidP="00CF0D4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133023">
        <w:rPr>
          <w:rFonts w:ascii="Times New Roman" w:hAnsi="Times New Roman"/>
          <w:b/>
          <w:sz w:val="28"/>
          <w:szCs w:val="28"/>
        </w:rPr>
        <w:t xml:space="preserve"> этапа Всероссийской олимпиады школьников</w:t>
      </w:r>
    </w:p>
    <w:p w:rsidR="00A9333D" w:rsidRPr="00133023" w:rsidRDefault="00A9333D" w:rsidP="00CF0D4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по технологии</w:t>
      </w:r>
    </w:p>
    <w:p w:rsidR="00A9333D" w:rsidRPr="00133023" w:rsidRDefault="00A9333D" w:rsidP="00CF0D4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2017/2018 учебного года</w:t>
      </w:r>
    </w:p>
    <w:p w:rsidR="00A9333D" w:rsidRPr="00133023" w:rsidRDefault="00A9333D" w:rsidP="00CF0D4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НОМИНАЦИЯ «ТЕХНИКА И ТЕХНИЧЕСКОЕ ТВОРЧЕСТВО»</w:t>
      </w:r>
    </w:p>
    <w:p w:rsidR="00A9333D" w:rsidRPr="00133023" w:rsidRDefault="00A9333D" w:rsidP="00CF0D4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7-8</w:t>
      </w:r>
      <w:r w:rsidRPr="00133023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A9333D" w:rsidRPr="00BD2CB8" w:rsidRDefault="00A9333D" w:rsidP="00CF0D4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9333D" w:rsidRPr="00BD2CB8" w:rsidRDefault="00A9333D" w:rsidP="00CF0D46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A0A5C">
        <w:rPr>
          <w:rFonts w:ascii="Times New Roman" w:hAnsi="Times New Roman"/>
          <w:b/>
          <w:sz w:val="28"/>
          <w:szCs w:val="28"/>
          <w:u w:val="single"/>
        </w:rPr>
        <w:t>Ручная металлообработка</w:t>
      </w:r>
    </w:p>
    <w:p w:rsidR="00A9333D" w:rsidRPr="00372E42" w:rsidRDefault="00A9333D" w:rsidP="00CF0D46">
      <w:pPr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A9333D" w:rsidRPr="00372E42" w:rsidRDefault="00A9333D" w:rsidP="00CF0D46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  <w:r w:rsidRPr="000844B8">
        <w:rPr>
          <w:rFonts w:ascii="Times New Roman" w:hAnsi="Times New Roman"/>
          <w:b/>
          <w:i/>
          <w:sz w:val="28"/>
          <w:szCs w:val="28"/>
          <w:lang w:eastAsia="en-US"/>
        </w:rPr>
        <w:t xml:space="preserve">По чертежу изготовить </w:t>
      </w:r>
      <w:r>
        <w:rPr>
          <w:rFonts w:ascii="Times New Roman" w:hAnsi="Times New Roman"/>
          <w:b/>
          <w:i/>
          <w:sz w:val="28"/>
          <w:szCs w:val="28"/>
          <w:lang w:eastAsia="en-US"/>
        </w:rPr>
        <w:t>шаблон контроля углов</w:t>
      </w:r>
    </w:p>
    <w:p w:rsidR="00A9333D" w:rsidRPr="009A0A5C" w:rsidRDefault="00A9333D" w:rsidP="00AF0818">
      <w:pPr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A9333D" w:rsidRPr="000844B8" w:rsidRDefault="00A9333D" w:rsidP="005E59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0844B8">
        <w:rPr>
          <w:rFonts w:ascii="Times New Roman" w:hAnsi="Times New Roman"/>
          <w:b/>
          <w:sz w:val="28"/>
          <w:szCs w:val="28"/>
          <w:lang w:eastAsia="en-US"/>
        </w:rPr>
        <w:t>Технические условия:</w:t>
      </w:r>
    </w:p>
    <w:p w:rsidR="00A9333D" w:rsidRPr="000844B8" w:rsidRDefault="00A9333D" w:rsidP="005E59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0844B8">
        <w:rPr>
          <w:rFonts w:ascii="Times New Roman" w:hAnsi="Times New Roman"/>
          <w:sz w:val="28"/>
          <w:szCs w:val="28"/>
          <w:lang w:eastAsia="en-US"/>
        </w:rPr>
        <w:t>1.Материал изготовления – Ст 3</w:t>
      </w:r>
      <w:r>
        <w:rPr>
          <w:rFonts w:ascii="Times New Roman" w:hAnsi="Times New Roman"/>
          <w:sz w:val="28"/>
          <w:szCs w:val="28"/>
          <w:lang w:eastAsia="en-US"/>
        </w:rPr>
        <w:t xml:space="preserve"> толщиной 2 мм</w:t>
      </w:r>
      <w:r w:rsidRPr="000844B8">
        <w:rPr>
          <w:rFonts w:ascii="Times New Roman" w:hAnsi="Times New Roman"/>
          <w:sz w:val="28"/>
          <w:szCs w:val="28"/>
          <w:lang w:eastAsia="en-US"/>
        </w:rPr>
        <w:t>.</w:t>
      </w:r>
    </w:p>
    <w:p w:rsidR="00A9333D" w:rsidRDefault="00A9333D" w:rsidP="005E59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</w:t>
      </w:r>
      <w:r w:rsidRPr="000844B8">
        <w:rPr>
          <w:rFonts w:ascii="Times New Roman" w:hAnsi="Times New Roman"/>
          <w:sz w:val="28"/>
          <w:szCs w:val="28"/>
          <w:lang w:eastAsia="en-US"/>
        </w:rPr>
        <w:t>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0844B8">
        <w:rPr>
          <w:rFonts w:ascii="Times New Roman" w:hAnsi="Times New Roman"/>
          <w:sz w:val="28"/>
          <w:szCs w:val="28"/>
          <w:lang w:eastAsia="en-US"/>
        </w:rPr>
        <w:t>Предельные отклонения размер</w:t>
      </w:r>
      <w:r>
        <w:rPr>
          <w:rFonts w:ascii="Times New Roman" w:hAnsi="Times New Roman"/>
          <w:sz w:val="28"/>
          <w:szCs w:val="28"/>
          <w:lang w:eastAsia="en-US"/>
        </w:rPr>
        <w:t>ов готового изделия:  ±0,5 мм.</w:t>
      </w:r>
    </w:p>
    <w:p w:rsidR="00A9333D" w:rsidRPr="000844B8" w:rsidRDefault="00A9333D" w:rsidP="005E59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3. </w:t>
      </w:r>
      <w:r w:rsidRPr="00D55D5E">
        <w:rPr>
          <w:rFonts w:ascii="Times New Roman" w:hAnsi="Times New Roman"/>
          <w:sz w:val="28"/>
          <w:szCs w:val="28"/>
          <w:lang w:eastAsia="en-US"/>
        </w:rPr>
        <w:t>Чистовую обработку выполнить шлифовальной шкуркой мелкой зернистости на тканевой основе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A9333D" w:rsidRPr="00372E42" w:rsidRDefault="00A9333D" w:rsidP="00AF0818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9333D" w:rsidRPr="00EF69C4" w:rsidRDefault="00A9333D" w:rsidP="00AF0818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EF69C4">
        <w:rPr>
          <w:rFonts w:ascii="Times New Roman" w:hAnsi="Times New Roman"/>
          <w:b/>
          <w:noProof/>
          <w:sz w:val="28"/>
          <w:szCs w:val="28"/>
        </w:rPr>
        <w:pict>
          <v:shape id="Рисунок 5" o:spid="_x0000_i1026" type="#_x0000_t75" style="width:327.75pt;height:205.5pt;visibility:visible">
            <v:imagedata r:id="rId6" o:title=""/>
          </v:shape>
        </w:pict>
      </w:r>
    </w:p>
    <w:p w:rsidR="00A9333D" w:rsidRPr="00EF69C4" w:rsidRDefault="00A9333D" w:rsidP="00AF0818">
      <w:pPr>
        <w:spacing w:after="0"/>
        <w:ind w:firstLine="709"/>
        <w:rPr>
          <w:rFonts w:ascii="Times New Roman" w:hAnsi="Times New Roman"/>
          <w:b/>
          <w:sz w:val="28"/>
          <w:szCs w:val="28"/>
          <w:lang w:eastAsia="en-US"/>
        </w:rPr>
      </w:pPr>
    </w:p>
    <w:p w:rsidR="00A9333D" w:rsidRPr="00CC39A8" w:rsidRDefault="00A9333D" w:rsidP="000844B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CC39A8">
        <w:rPr>
          <w:rFonts w:ascii="Times New Roman" w:hAnsi="Times New Roman"/>
          <w:sz w:val="28"/>
          <w:szCs w:val="28"/>
          <w:lang w:eastAsia="en-US"/>
        </w:rPr>
        <w:t>Рис</w:t>
      </w:r>
      <w:r>
        <w:rPr>
          <w:rFonts w:ascii="Times New Roman" w:hAnsi="Times New Roman"/>
          <w:sz w:val="28"/>
          <w:szCs w:val="28"/>
          <w:lang w:eastAsia="en-US"/>
        </w:rPr>
        <w:t xml:space="preserve">унок </w:t>
      </w:r>
      <w:r w:rsidRPr="00CC39A8">
        <w:rPr>
          <w:rFonts w:ascii="Times New Roman" w:hAnsi="Times New Roman"/>
          <w:sz w:val="28"/>
          <w:szCs w:val="28"/>
          <w:lang w:eastAsia="en-US"/>
        </w:rPr>
        <w:t xml:space="preserve">1. </w:t>
      </w:r>
      <w:r>
        <w:rPr>
          <w:rFonts w:ascii="Times New Roman" w:hAnsi="Times New Roman"/>
          <w:sz w:val="28"/>
          <w:szCs w:val="28"/>
          <w:lang w:eastAsia="en-US"/>
        </w:rPr>
        <w:t>Шаблон для контроля углов</w:t>
      </w:r>
    </w:p>
    <w:p w:rsidR="00A9333D" w:rsidRPr="00372E42" w:rsidRDefault="00A9333D" w:rsidP="00AF081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</w:p>
    <w:p w:rsidR="00A9333D" w:rsidRPr="00EF69C4" w:rsidRDefault="00A9333D" w:rsidP="00AF0818">
      <w:pPr>
        <w:spacing w:after="0"/>
        <w:ind w:firstLine="709"/>
        <w:rPr>
          <w:rFonts w:ascii="Times New Roman" w:hAnsi="Times New Roman"/>
          <w:b/>
          <w:sz w:val="28"/>
          <w:szCs w:val="28"/>
          <w:lang w:eastAsia="en-US"/>
        </w:rPr>
      </w:pPr>
      <w:r w:rsidRPr="00EF69C4">
        <w:rPr>
          <w:rFonts w:ascii="Times New Roman" w:hAnsi="Times New Roman"/>
          <w:b/>
          <w:sz w:val="28"/>
          <w:szCs w:val="28"/>
          <w:lang w:eastAsia="en-US"/>
        </w:rPr>
        <w:br w:type="page"/>
      </w:r>
    </w:p>
    <w:p w:rsidR="00A9333D" w:rsidRPr="00EF69C4" w:rsidRDefault="00A9333D" w:rsidP="00AF081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EF69C4">
        <w:rPr>
          <w:rFonts w:ascii="Times New Roman" w:hAnsi="Times New Roman"/>
          <w:b/>
          <w:sz w:val="28"/>
          <w:szCs w:val="28"/>
          <w:lang w:eastAsia="en-US"/>
        </w:rPr>
        <w:t>Карта пооперационного контроля</w:t>
      </w:r>
    </w:p>
    <w:p w:rsidR="00A9333D" w:rsidRPr="00EF69C4" w:rsidRDefault="00A9333D" w:rsidP="00AF081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1440"/>
        <w:gridCol w:w="1248"/>
        <w:gridCol w:w="1915"/>
      </w:tblGrid>
      <w:tr w:rsidR="00A9333D" w:rsidRPr="00EF69C4" w:rsidTr="005D26E3">
        <w:tc>
          <w:tcPr>
            <w:tcW w:w="648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20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40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Макси</w:t>
            </w: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мальное</w:t>
            </w: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к-во</w:t>
            </w: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248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К-во</w:t>
            </w: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баллов,</w:t>
            </w: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выстав</w:t>
            </w: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ленных членами</w:t>
            </w: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жюри</w:t>
            </w:r>
          </w:p>
        </w:tc>
        <w:tc>
          <w:tcPr>
            <w:tcW w:w="1915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Номер, ФИО участника</w:t>
            </w:r>
          </w:p>
        </w:tc>
      </w:tr>
      <w:tr w:rsidR="00A9333D" w:rsidRPr="00EF69C4" w:rsidTr="005D26E3">
        <w:tc>
          <w:tcPr>
            <w:tcW w:w="648" w:type="dxa"/>
          </w:tcPr>
          <w:p w:rsidR="00A9333D" w:rsidRPr="00211E83" w:rsidRDefault="00A9333D" w:rsidP="0021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</w:tcPr>
          <w:p w:rsidR="00A9333D" w:rsidRPr="00211E83" w:rsidRDefault="00A9333D" w:rsidP="00211E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440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5" w:type="dxa"/>
            <w:vMerge w:val="restart"/>
          </w:tcPr>
          <w:p w:rsidR="00A9333D" w:rsidRPr="00211E83" w:rsidRDefault="00A9333D" w:rsidP="00211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9333D" w:rsidRPr="00EF69C4" w:rsidTr="005D26E3">
        <w:tc>
          <w:tcPr>
            <w:tcW w:w="648" w:type="dxa"/>
          </w:tcPr>
          <w:p w:rsidR="00A9333D" w:rsidRPr="00211E83" w:rsidRDefault="00A9333D" w:rsidP="0021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</w:tcPr>
          <w:p w:rsidR="00A9333D" w:rsidRPr="00211E83" w:rsidRDefault="00A9333D" w:rsidP="00211E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440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vAlign w:val="center"/>
          </w:tcPr>
          <w:p w:rsidR="00A9333D" w:rsidRPr="00211E83" w:rsidRDefault="00A9333D" w:rsidP="00211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9333D" w:rsidRPr="00EF69C4" w:rsidTr="005D26E3">
        <w:tc>
          <w:tcPr>
            <w:tcW w:w="648" w:type="dxa"/>
          </w:tcPr>
          <w:p w:rsidR="00A9333D" w:rsidRPr="00211E83" w:rsidRDefault="00A9333D" w:rsidP="0021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20" w:type="dxa"/>
          </w:tcPr>
          <w:p w:rsidR="00A9333D" w:rsidRPr="00211E83" w:rsidRDefault="00A9333D" w:rsidP="00211E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Соблюдение порядка на рабочем месте. Культура труда</w:t>
            </w:r>
          </w:p>
        </w:tc>
        <w:tc>
          <w:tcPr>
            <w:tcW w:w="1440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vAlign w:val="center"/>
          </w:tcPr>
          <w:p w:rsidR="00A9333D" w:rsidRPr="00211E83" w:rsidRDefault="00A9333D" w:rsidP="00211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9333D" w:rsidRPr="00EF69C4" w:rsidTr="005D26E3">
        <w:tc>
          <w:tcPr>
            <w:tcW w:w="648" w:type="dxa"/>
          </w:tcPr>
          <w:p w:rsidR="00A9333D" w:rsidRPr="00211E83" w:rsidRDefault="00A9333D" w:rsidP="0021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20" w:type="dxa"/>
          </w:tcPr>
          <w:p w:rsidR="00A9333D" w:rsidRPr="00211E83" w:rsidRDefault="00A9333D" w:rsidP="00211E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Подготовка рабочего места, материала, инструментов</w:t>
            </w:r>
          </w:p>
        </w:tc>
        <w:tc>
          <w:tcPr>
            <w:tcW w:w="1440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vAlign w:val="center"/>
          </w:tcPr>
          <w:p w:rsidR="00A9333D" w:rsidRPr="00211E83" w:rsidRDefault="00A9333D" w:rsidP="00211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9333D" w:rsidRPr="00EF69C4" w:rsidTr="005D26E3">
        <w:tc>
          <w:tcPr>
            <w:tcW w:w="648" w:type="dxa"/>
          </w:tcPr>
          <w:p w:rsidR="00A9333D" w:rsidRPr="00211E83" w:rsidRDefault="00A9333D" w:rsidP="0021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20" w:type="dxa"/>
          </w:tcPr>
          <w:p w:rsidR="00A9333D" w:rsidRPr="00211E83" w:rsidRDefault="00A9333D" w:rsidP="00211E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Технология изготовления изделия:</w:t>
            </w:r>
          </w:p>
          <w:p w:rsidR="00A9333D" w:rsidRPr="004125BE" w:rsidRDefault="00A9333D" w:rsidP="00211E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E">
              <w:rPr>
                <w:rFonts w:ascii="Times New Roman" w:hAnsi="Times New Roman"/>
                <w:sz w:val="24"/>
                <w:szCs w:val="24"/>
              </w:rPr>
              <w:t>- разметка заготовки в соответствие с   чертежом;</w:t>
            </w:r>
          </w:p>
          <w:p w:rsidR="00A9333D" w:rsidRDefault="00A9333D" w:rsidP="00211E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E">
              <w:rPr>
                <w:rFonts w:ascii="Times New Roman" w:hAnsi="Times New Roman"/>
                <w:sz w:val="24"/>
                <w:szCs w:val="24"/>
              </w:rPr>
              <w:t>- технологическая последовательность  изготовления изделия;</w:t>
            </w:r>
          </w:p>
          <w:p w:rsidR="00A9333D" w:rsidRPr="004125BE" w:rsidRDefault="00A9333D" w:rsidP="00211E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разметка и сверление технологических отверстий в соответствии с чертежом;</w:t>
            </w:r>
          </w:p>
          <w:p w:rsidR="00A9333D" w:rsidRPr="004125BE" w:rsidRDefault="00A9333D" w:rsidP="00211E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E">
              <w:rPr>
                <w:rFonts w:ascii="Times New Roman" w:hAnsi="Times New Roman"/>
                <w:sz w:val="24"/>
                <w:szCs w:val="24"/>
              </w:rPr>
              <w:t>- точность изготовления готового  изделия в соответствии с чертежом;</w:t>
            </w:r>
          </w:p>
          <w:p w:rsidR="00A9333D" w:rsidRPr="00211E83" w:rsidRDefault="00A9333D" w:rsidP="00211E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5BE">
              <w:rPr>
                <w:rFonts w:ascii="Times New Roman" w:hAnsi="Times New Roman"/>
                <w:sz w:val="24"/>
                <w:szCs w:val="24"/>
              </w:rPr>
              <w:t>- качество и чистовая обработка готового изделия.</w:t>
            </w:r>
          </w:p>
        </w:tc>
        <w:tc>
          <w:tcPr>
            <w:tcW w:w="1440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34 балла</w:t>
            </w: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(4 б.)</w:t>
            </w: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(1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 xml:space="preserve"> б.)</w:t>
            </w:r>
          </w:p>
          <w:p w:rsidR="00A9333D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33D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33D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(8б.)</w:t>
            </w:r>
          </w:p>
          <w:p w:rsidR="00A9333D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 xml:space="preserve"> б.)</w:t>
            </w:r>
          </w:p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33D" w:rsidRPr="004125BE" w:rsidRDefault="00A9333D" w:rsidP="004125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(4 б.)</w:t>
            </w:r>
          </w:p>
        </w:tc>
        <w:tc>
          <w:tcPr>
            <w:tcW w:w="1248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vAlign w:val="center"/>
          </w:tcPr>
          <w:p w:rsidR="00A9333D" w:rsidRPr="00211E83" w:rsidRDefault="00A9333D" w:rsidP="00211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9333D" w:rsidRPr="00EF69C4" w:rsidTr="005D26E3">
        <w:tc>
          <w:tcPr>
            <w:tcW w:w="648" w:type="dxa"/>
          </w:tcPr>
          <w:p w:rsidR="00A9333D" w:rsidRPr="00211E83" w:rsidRDefault="00A9333D" w:rsidP="0021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20" w:type="dxa"/>
          </w:tcPr>
          <w:p w:rsidR="00A9333D" w:rsidRPr="00211E83" w:rsidRDefault="00A9333D" w:rsidP="00211E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440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vAlign w:val="center"/>
          </w:tcPr>
          <w:p w:rsidR="00A9333D" w:rsidRPr="00211E83" w:rsidRDefault="00A9333D" w:rsidP="00211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9333D" w:rsidRPr="00EF69C4" w:rsidTr="005D26E3">
        <w:tc>
          <w:tcPr>
            <w:tcW w:w="648" w:type="dxa"/>
          </w:tcPr>
          <w:p w:rsidR="00A9333D" w:rsidRPr="00211E83" w:rsidRDefault="00A9333D" w:rsidP="0021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20" w:type="dxa"/>
          </w:tcPr>
          <w:p w:rsidR="00A9333D" w:rsidRPr="00211E83" w:rsidRDefault="00A9333D" w:rsidP="00211E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sz w:val="24"/>
                <w:szCs w:val="24"/>
              </w:rPr>
              <w:t>Время изготовления – 1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211E83">
              <w:rPr>
                <w:rFonts w:ascii="Times New Roman" w:hAnsi="Times New Roman"/>
                <w:sz w:val="24"/>
                <w:szCs w:val="24"/>
              </w:rPr>
              <w:t xml:space="preserve"> мин. </w:t>
            </w:r>
          </w:p>
        </w:tc>
        <w:tc>
          <w:tcPr>
            <w:tcW w:w="1440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vAlign w:val="center"/>
          </w:tcPr>
          <w:p w:rsidR="00A9333D" w:rsidRPr="00211E83" w:rsidRDefault="00A9333D" w:rsidP="00211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9333D" w:rsidRPr="00EF69C4" w:rsidTr="005D26E3">
        <w:tc>
          <w:tcPr>
            <w:tcW w:w="4968" w:type="dxa"/>
            <w:gridSpan w:val="2"/>
          </w:tcPr>
          <w:p w:rsidR="00A9333D" w:rsidRPr="00211E83" w:rsidRDefault="00A9333D" w:rsidP="00211E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hAnsi="Times New Roman"/>
                <w:b/>
                <w:sz w:val="24"/>
                <w:szCs w:val="24"/>
              </w:rPr>
              <w:t>40 баллов</w:t>
            </w:r>
          </w:p>
        </w:tc>
        <w:tc>
          <w:tcPr>
            <w:tcW w:w="1248" w:type="dxa"/>
          </w:tcPr>
          <w:p w:rsidR="00A9333D" w:rsidRPr="00211E83" w:rsidRDefault="00A9333D" w:rsidP="0021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vAlign w:val="center"/>
          </w:tcPr>
          <w:p w:rsidR="00A9333D" w:rsidRPr="00211E83" w:rsidRDefault="00A9333D" w:rsidP="00211E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</w:tbl>
    <w:p w:rsidR="00A9333D" w:rsidRDefault="00A9333D" w:rsidP="00AF0818">
      <w:pPr>
        <w:spacing w:after="0"/>
        <w:rPr>
          <w:rFonts w:ascii="Times New Roman" w:hAnsi="Times New Roman"/>
          <w:sz w:val="28"/>
          <w:szCs w:val="28"/>
        </w:rPr>
      </w:pPr>
    </w:p>
    <w:p w:rsidR="00A9333D" w:rsidRPr="00EF69C4" w:rsidRDefault="00A9333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EF69C4">
        <w:rPr>
          <w:rFonts w:ascii="Times New Roman" w:hAnsi="Times New Roman"/>
          <w:b/>
          <w:sz w:val="24"/>
          <w:szCs w:val="24"/>
          <w:lang w:eastAsia="en-US"/>
        </w:rPr>
        <w:t>Председатель:</w:t>
      </w:r>
    </w:p>
    <w:p w:rsidR="00A9333D" w:rsidRPr="00EF69C4" w:rsidRDefault="00A9333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A9333D" w:rsidRPr="00EF69C4" w:rsidRDefault="00A9333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EF69C4">
        <w:rPr>
          <w:rFonts w:ascii="Times New Roman" w:hAnsi="Times New Roman"/>
          <w:b/>
          <w:sz w:val="24"/>
          <w:szCs w:val="24"/>
          <w:lang w:eastAsia="en-US"/>
        </w:rPr>
        <w:t>Члены жюри:</w:t>
      </w:r>
    </w:p>
    <w:p w:rsidR="00A9333D" w:rsidRPr="00EF69C4" w:rsidRDefault="00A9333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A9333D" w:rsidRPr="00EF69C4" w:rsidRDefault="00A9333D" w:rsidP="00C67E49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A9333D" w:rsidRPr="00EF69C4" w:rsidRDefault="00A9333D">
      <w:pPr>
        <w:spacing w:after="0"/>
        <w:ind w:firstLine="709"/>
        <w:rPr>
          <w:rFonts w:ascii="Times New Roman" w:hAnsi="Times New Roman"/>
          <w:b/>
          <w:sz w:val="24"/>
          <w:szCs w:val="24"/>
          <w:lang w:eastAsia="en-US"/>
        </w:rPr>
      </w:pPr>
      <w:r w:rsidRPr="00EF69C4">
        <w:rPr>
          <w:rFonts w:ascii="Times New Roman" w:hAnsi="Times New Roman"/>
          <w:b/>
          <w:sz w:val="24"/>
          <w:szCs w:val="24"/>
          <w:lang w:eastAsia="en-US"/>
        </w:rPr>
        <w:br w:type="page"/>
      </w:r>
    </w:p>
    <w:p w:rsidR="00A9333D" w:rsidRPr="00133023" w:rsidRDefault="00A9333D" w:rsidP="00D55D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ПРАКТИЧЕСКОЕ ЗАДАНИЕ</w:t>
      </w:r>
    </w:p>
    <w:p w:rsidR="00A9333D" w:rsidRDefault="00A9333D" w:rsidP="00D55D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133023">
        <w:rPr>
          <w:rFonts w:ascii="Times New Roman" w:hAnsi="Times New Roman"/>
          <w:b/>
          <w:sz w:val="28"/>
          <w:szCs w:val="28"/>
        </w:rPr>
        <w:t xml:space="preserve"> этапа Всероссийской олимпиады школьников</w:t>
      </w:r>
    </w:p>
    <w:p w:rsidR="00A9333D" w:rsidRPr="00133023" w:rsidRDefault="00A9333D" w:rsidP="00D55D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по технологии</w:t>
      </w:r>
    </w:p>
    <w:p w:rsidR="00A9333D" w:rsidRPr="00133023" w:rsidRDefault="00A9333D" w:rsidP="00D55D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2017/2018 учебного года</w:t>
      </w:r>
    </w:p>
    <w:p w:rsidR="00A9333D" w:rsidRPr="00133023" w:rsidRDefault="00A9333D" w:rsidP="00D55D5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НОМИНАЦИЯ «ТЕХНИКА И ТЕХНИЧЕСКОЕ ТВОРЧЕСТВО»</w:t>
      </w:r>
    </w:p>
    <w:p w:rsidR="00A9333D" w:rsidRPr="00133023" w:rsidRDefault="00A9333D" w:rsidP="00D55D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7-8 </w:t>
      </w:r>
      <w:r w:rsidRPr="00133023">
        <w:rPr>
          <w:rFonts w:ascii="Times New Roman" w:hAnsi="Times New Roman"/>
          <w:b/>
          <w:sz w:val="28"/>
          <w:szCs w:val="28"/>
        </w:rPr>
        <w:t>класс</w:t>
      </w:r>
    </w:p>
    <w:p w:rsidR="00A9333D" w:rsidRPr="00BD2CB8" w:rsidRDefault="00A9333D" w:rsidP="00D55D5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9333D" w:rsidRPr="00BD2CB8" w:rsidRDefault="00A9333D" w:rsidP="00D55D5E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D2CB8">
        <w:rPr>
          <w:rFonts w:ascii="Times New Roman" w:hAnsi="Times New Roman"/>
          <w:b/>
          <w:sz w:val="28"/>
          <w:szCs w:val="28"/>
          <w:u w:val="single"/>
        </w:rPr>
        <w:t>Ручная деревообработка</w:t>
      </w:r>
    </w:p>
    <w:p w:rsidR="00A9333D" w:rsidRPr="00372E42" w:rsidRDefault="00A9333D" w:rsidP="00D55D5E">
      <w:pPr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A9333D" w:rsidRPr="00372E42" w:rsidRDefault="00A9333D" w:rsidP="00D55D5E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sz w:val="28"/>
          <w:szCs w:val="28"/>
          <w:lang w:eastAsia="en-US"/>
        </w:rPr>
        <w:t xml:space="preserve">Сконструировать и </w:t>
      </w:r>
      <w:r w:rsidRPr="002718BB">
        <w:rPr>
          <w:rFonts w:ascii="Times New Roman" w:hAnsi="Times New Roman"/>
          <w:b/>
          <w:i/>
          <w:sz w:val="28"/>
          <w:szCs w:val="28"/>
          <w:lang w:eastAsia="en-US"/>
        </w:rPr>
        <w:t>изготовить</w:t>
      </w:r>
      <w:r>
        <w:rPr>
          <w:rFonts w:ascii="Times New Roman" w:hAnsi="Times New Roman"/>
          <w:b/>
          <w:i/>
          <w:sz w:val="28"/>
          <w:szCs w:val="28"/>
          <w:lang w:eastAsia="en-US"/>
        </w:rPr>
        <w:t xml:space="preserve"> указку школьную</w:t>
      </w:r>
    </w:p>
    <w:p w:rsidR="00A9333D" w:rsidRPr="00EF69C4" w:rsidRDefault="00A9333D" w:rsidP="004125BE">
      <w:pPr>
        <w:spacing w:after="0"/>
        <w:ind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A9333D" w:rsidRPr="00EF69C4" w:rsidRDefault="00A9333D" w:rsidP="004125BE">
      <w:pPr>
        <w:spacing w:after="0"/>
        <w:ind w:firstLine="709"/>
        <w:jc w:val="both"/>
        <w:rPr>
          <w:rFonts w:ascii="Times New Roman" w:hAnsi="Times New Roman"/>
          <w:b/>
          <w:noProof/>
          <w:sz w:val="28"/>
          <w:szCs w:val="28"/>
        </w:rPr>
      </w:pPr>
      <w:r w:rsidRPr="00EF69C4">
        <w:rPr>
          <w:rFonts w:ascii="Times New Roman" w:hAnsi="Times New Roman"/>
          <w:b/>
          <w:noProof/>
          <w:sz w:val="28"/>
          <w:szCs w:val="28"/>
        </w:rPr>
        <w:t>Технические условия:</w:t>
      </w:r>
    </w:p>
    <w:p w:rsidR="00A9333D" w:rsidRPr="00EF69C4" w:rsidRDefault="00A9333D" w:rsidP="004125BE">
      <w:pPr>
        <w:spacing w:after="0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EF69C4">
        <w:rPr>
          <w:rFonts w:ascii="Times New Roman" w:hAnsi="Times New Roman"/>
          <w:noProof/>
          <w:sz w:val="28"/>
          <w:szCs w:val="28"/>
        </w:rPr>
        <w:t>1. Материал изготовления береза.</w:t>
      </w:r>
    </w:p>
    <w:p w:rsidR="00A9333D" w:rsidRPr="00EF69C4" w:rsidRDefault="00A9333D" w:rsidP="004125BE">
      <w:pPr>
        <w:spacing w:after="0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EF69C4">
        <w:rPr>
          <w:rFonts w:ascii="Times New Roman" w:hAnsi="Times New Roman"/>
          <w:noProof/>
          <w:sz w:val="28"/>
          <w:szCs w:val="28"/>
        </w:rPr>
        <w:t>2. Разработайте чертеж указки. Предельные габаритные размеры изделия: наибольший диаметр 20 мм, длина изделия 700 мм.</w:t>
      </w:r>
    </w:p>
    <w:p w:rsidR="00A9333D" w:rsidRPr="00EF69C4" w:rsidRDefault="00A9333D" w:rsidP="004125BE">
      <w:pPr>
        <w:spacing w:after="0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EF69C4">
        <w:rPr>
          <w:rFonts w:ascii="Times New Roman" w:hAnsi="Times New Roman"/>
          <w:noProof/>
          <w:sz w:val="28"/>
          <w:szCs w:val="28"/>
        </w:rPr>
        <w:t>3. В ручке указки предусмотрите отверстие Ø 6 мм.</w:t>
      </w:r>
    </w:p>
    <w:p w:rsidR="00A9333D" w:rsidRPr="00EF69C4" w:rsidRDefault="00A9333D" w:rsidP="004125BE">
      <w:pPr>
        <w:spacing w:after="0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EF69C4">
        <w:rPr>
          <w:rFonts w:ascii="Times New Roman" w:hAnsi="Times New Roman"/>
          <w:noProof/>
          <w:sz w:val="28"/>
          <w:szCs w:val="28"/>
        </w:rPr>
        <w:t>4. Допустимые отклонения:  ± 3 мм на всю длину детали.</w:t>
      </w:r>
    </w:p>
    <w:p w:rsidR="00A9333D" w:rsidRPr="00EF69C4" w:rsidRDefault="00A9333D" w:rsidP="004125BE">
      <w:pPr>
        <w:spacing w:after="0"/>
        <w:ind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A9333D" w:rsidRPr="00EF69C4" w:rsidRDefault="00A9333D" w:rsidP="004125BE">
      <w:pPr>
        <w:spacing w:after="0"/>
        <w:ind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A9333D" w:rsidRPr="00EF69C4" w:rsidRDefault="00A9333D" w:rsidP="004125BE">
      <w:pPr>
        <w:spacing w:after="0"/>
        <w:ind w:firstLine="709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EF69C4">
        <w:rPr>
          <w:rFonts w:ascii="Times New Roman" w:hAnsi="Times New Roman"/>
          <w:noProof/>
          <w:sz w:val="28"/>
          <w:szCs w:val="28"/>
        </w:rPr>
        <w:pict>
          <v:shape id="Рисунок 2" o:spid="_x0000_i1027" type="#_x0000_t75" style="width:238.5pt;height:237pt;visibility:visible">
            <v:imagedata r:id="rId7" o:title=""/>
          </v:shape>
        </w:pict>
      </w:r>
    </w:p>
    <w:p w:rsidR="00A9333D" w:rsidRPr="00EF69C4" w:rsidRDefault="00A9333D" w:rsidP="00C30A45">
      <w:pPr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EF69C4">
        <w:rPr>
          <w:rFonts w:ascii="Times New Roman" w:hAnsi="Times New Roman"/>
          <w:sz w:val="28"/>
          <w:szCs w:val="28"/>
          <w:lang w:eastAsia="en-US"/>
        </w:rPr>
        <w:t>Рисунок 1. Указка школьная</w:t>
      </w:r>
    </w:p>
    <w:p w:rsidR="00A9333D" w:rsidRPr="00EF69C4" w:rsidRDefault="00A9333D" w:rsidP="00C30A45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A9333D" w:rsidRPr="00EF69C4" w:rsidRDefault="00A9333D" w:rsidP="00AF0818">
      <w:pPr>
        <w:spacing w:after="0"/>
        <w:ind w:firstLine="709"/>
        <w:rPr>
          <w:rFonts w:ascii="Times New Roman" w:hAnsi="Times New Roman"/>
          <w:b/>
          <w:sz w:val="28"/>
          <w:szCs w:val="28"/>
          <w:lang w:eastAsia="en-US"/>
        </w:rPr>
      </w:pPr>
      <w:r w:rsidRPr="00EF69C4">
        <w:rPr>
          <w:rFonts w:ascii="Times New Roman" w:hAnsi="Times New Roman"/>
          <w:b/>
          <w:sz w:val="28"/>
          <w:szCs w:val="28"/>
          <w:lang w:eastAsia="en-US"/>
        </w:rPr>
        <w:br w:type="page"/>
      </w:r>
    </w:p>
    <w:p w:rsidR="00A9333D" w:rsidRPr="00EF69C4" w:rsidRDefault="00A9333D" w:rsidP="00AF081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EF69C4">
        <w:rPr>
          <w:rFonts w:ascii="Times New Roman" w:hAnsi="Times New Roman"/>
          <w:b/>
          <w:sz w:val="28"/>
          <w:szCs w:val="28"/>
          <w:lang w:eastAsia="en-US"/>
        </w:rPr>
        <w:t>Карта пооперационного контроля</w:t>
      </w:r>
    </w:p>
    <w:p w:rsidR="00A9333D" w:rsidRPr="00372E42" w:rsidRDefault="00A9333D" w:rsidP="00AF0818">
      <w:pPr>
        <w:spacing w:after="0"/>
        <w:ind w:firstLine="709"/>
        <w:jc w:val="center"/>
        <w:rPr>
          <w:rFonts w:ascii="Times New Roman" w:hAnsi="Times New Roman"/>
          <w:sz w:val="28"/>
          <w:szCs w:val="28"/>
          <w:u w:val="single"/>
          <w:lang w:eastAsia="en-US"/>
        </w:rPr>
      </w:pPr>
    </w:p>
    <w:tbl>
      <w:tblPr>
        <w:tblW w:w="9182" w:type="dxa"/>
        <w:jc w:val="center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4587"/>
        <w:gridCol w:w="993"/>
        <w:gridCol w:w="1623"/>
        <w:gridCol w:w="1418"/>
      </w:tblGrid>
      <w:tr w:rsidR="00A9333D" w:rsidRPr="00EF69C4" w:rsidTr="00EF69C4">
        <w:trPr>
          <w:jc w:val="center"/>
        </w:trPr>
        <w:tc>
          <w:tcPr>
            <w:tcW w:w="561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587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A9333D" w:rsidRPr="00EF69C4" w:rsidRDefault="00A9333D" w:rsidP="00EF69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623" w:type="dxa"/>
          </w:tcPr>
          <w:p w:rsidR="00A9333D" w:rsidRPr="00EF69C4" w:rsidRDefault="00A9333D" w:rsidP="00EF69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A9333D" w:rsidRPr="00EF69C4" w:rsidRDefault="00A9333D" w:rsidP="00EF69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баллов,</w:t>
            </w:r>
          </w:p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выставлен-</w:t>
            </w:r>
          </w:p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ных членами жюри</w:t>
            </w:r>
          </w:p>
        </w:tc>
        <w:tc>
          <w:tcPr>
            <w:tcW w:w="1418" w:type="dxa"/>
          </w:tcPr>
          <w:p w:rsidR="00A9333D" w:rsidRPr="00EF69C4" w:rsidRDefault="00A9333D" w:rsidP="00EF69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</w:p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участника</w:t>
            </w:r>
          </w:p>
        </w:tc>
      </w:tr>
      <w:tr w:rsidR="00A9333D" w:rsidRPr="00EF69C4" w:rsidTr="00EF69C4">
        <w:trPr>
          <w:jc w:val="center"/>
        </w:trPr>
        <w:tc>
          <w:tcPr>
            <w:tcW w:w="561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87" w:type="dxa"/>
          </w:tcPr>
          <w:p w:rsidR="00A9333D" w:rsidRPr="00EF69C4" w:rsidRDefault="00A9333D" w:rsidP="00EF69C4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333D" w:rsidRPr="00EF69C4" w:rsidTr="00EF69C4">
        <w:trPr>
          <w:jc w:val="center"/>
        </w:trPr>
        <w:tc>
          <w:tcPr>
            <w:tcW w:w="561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87" w:type="dxa"/>
          </w:tcPr>
          <w:p w:rsidR="00A9333D" w:rsidRPr="00EF69C4" w:rsidRDefault="00A9333D" w:rsidP="00EF69C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Соблюдение правил безопасной работы.</w:t>
            </w:r>
          </w:p>
          <w:p w:rsidR="00A9333D" w:rsidRPr="00EF69C4" w:rsidRDefault="00A9333D" w:rsidP="00EF69C4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Культура труда (порядок на рабочем месте, трудовая дисциплина).</w:t>
            </w:r>
          </w:p>
        </w:tc>
        <w:tc>
          <w:tcPr>
            <w:tcW w:w="993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333D" w:rsidRPr="00EF69C4" w:rsidTr="00EF69C4">
        <w:trPr>
          <w:jc w:val="center"/>
        </w:trPr>
        <w:tc>
          <w:tcPr>
            <w:tcW w:w="561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87" w:type="dxa"/>
          </w:tcPr>
          <w:p w:rsidR="00A9333D" w:rsidRPr="00EF69C4" w:rsidRDefault="00A9333D" w:rsidP="00EF69C4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Разработка технологической документации на изготовление изделия в соответствии с техническими условиями и требованиями к рабочим чертежам (ГОСТ-2.107-68)</w:t>
            </w:r>
          </w:p>
        </w:tc>
        <w:tc>
          <w:tcPr>
            <w:tcW w:w="993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623" w:type="dxa"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333D" w:rsidRPr="00EF69C4" w:rsidTr="00EF69C4">
        <w:trPr>
          <w:jc w:val="center"/>
        </w:trPr>
        <w:tc>
          <w:tcPr>
            <w:tcW w:w="561" w:type="dxa"/>
            <w:vMerge w:val="restart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87" w:type="dxa"/>
          </w:tcPr>
          <w:p w:rsidR="00A9333D" w:rsidRPr="00EF69C4" w:rsidRDefault="00A9333D" w:rsidP="00EF69C4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Технология изготовления изделия:</w:t>
            </w:r>
          </w:p>
        </w:tc>
        <w:tc>
          <w:tcPr>
            <w:tcW w:w="993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3" w:type="dxa"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333D" w:rsidRPr="00EF69C4" w:rsidTr="00EF69C4">
        <w:trPr>
          <w:jc w:val="center"/>
        </w:trPr>
        <w:tc>
          <w:tcPr>
            <w:tcW w:w="561" w:type="dxa"/>
            <w:vMerge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9333D" w:rsidRPr="00EF69C4" w:rsidRDefault="00A9333D" w:rsidP="00EF69C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- разметка заготовки в соответствии с техническими условиями и разработанным чертежом;</w:t>
            </w:r>
          </w:p>
        </w:tc>
        <w:tc>
          <w:tcPr>
            <w:tcW w:w="993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333D" w:rsidRPr="00EF69C4" w:rsidTr="00EF69C4">
        <w:trPr>
          <w:jc w:val="center"/>
        </w:trPr>
        <w:tc>
          <w:tcPr>
            <w:tcW w:w="561" w:type="dxa"/>
            <w:vMerge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9333D" w:rsidRPr="00EF69C4" w:rsidRDefault="00A9333D" w:rsidP="00EF69C4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- технологическая последовательность изготовления изделия;</w:t>
            </w:r>
          </w:p>
        </w:tc>
        <w:tc>
          <w:tcPr>
            <w:tcW w:w="993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623" w:type="dxa"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333D" w:rsidRPr="00EF69C4" w:rsidTr="00EF69C4">
        <w:trPr>
          <w:jc w:val="center"/>
        </w:trPr>
        <w:tc>
          <w:tcPr>
            <w:tcW w:w="561" w:type="dxa"/>
            <w:vMerge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9333D" w:rsidRPr="00EF69C4" w:rsidRDefault="00A9333D" w:rsidP="00EF69C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- разметка и сверление отверстия;</w:t>
            </w:r>
          </w:p>
        </w:tc>
        <w:tc>
          <w:tcPr>
            <w:tcW w:w="993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623" w:type="dxa"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333D" w:rsidRPr="00EF69C4" w:rsidTr="00EF69C4">
        <w:trPr>
          <w:jc w:val="center"/>
        </w:trPr>
        <w:tc>
          <w:tcPr>
            <w:tcW w:w="561" w:type="dxa"/>
            <w:vMerge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9333D" w:rsidRPr="00EF69C4" w:rsidRDefault="00A9333D" w:rsidP="00EF69C4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- точность изготовления готового изделия в соответствии с техническими условиями и разработанным чертежом;</w:t>
            </w:r>
          </w:p>
        </w:tc>
        <w:tc>
          <w:tcPr>
            <w:tcW w:w="993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23" w:type="dxa"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333D" w:rsidRPr="00EF69C4" w:rsidTr="00EF69C4">
        <w:trPr>
          <w:jc w:val="center"/>
        </w:trPr>
        <w:tc>
          <w:tcPr>
            <w:tcW w:w="561" w:type="dxa"/>
            <w:vMerge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9333D" w:rsidRPr="00EF69C4" w:rsidRDefault="00A9333D" w:rsidP="00EF69C4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- качество и чистовая обработка готового изделия.</w:t>
            </w:r>
          </w:p>
        </w:tc>
        <w:tc>
          <w:tcPr>
            <w:tcW w:w="993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23" w:type="dxa"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333D" w:rsidRPr="00EF69C4" w:rsidTr="00EF69C4">
        <w:trPr>
          <w:jc w:val="center"/>
        </w:trPr>
        <w:tc>
          <w:tcPr>
            <w:tcW w:w="561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87" w:type="dxa"/>
          </w:tcPr>
          <w:p w:rsidR="00A9333D" w:rsidRPr="00EF69C4" w:rsidRDefault="00A9333D" w:rsidP="00EF69C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Оригинальность и дизайн готового изделия</w:t>
            </w:r>
          </w:p>
        </w:tc>
        <w:tc>
          <w:tcPr>
            <w:tcW w:w="993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23" w:type="dxa"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333D" w:rsidRPr="00EF69C4" w:rsidTr="00EF69C4">
        <w:trPr>
          <w:jc w:val="center"/>
        </w:trPr>
        <w:tc>
          <w:tcPr>
            <w:tcW w:w="561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87" w:type="dxa"/>
          </w:tcPr>
          <w:p w:rsidR="00A9333D" w:rsidRPr="00EF69C4" w:rsidRDefault="00A9333D" w:rsidP="00EF69C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333D" w:rsidRPr="00EF69C4" w:rsidTr="00EF69C4">
        <w:trPr>
          <w:jc w:val="center"/>
        </w:trPr>
        <w:tc>
          <w:tcPr>
            <w:tcW w:w="561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87" w:type="dxa"/>
          </w:tcPr>
          <w:p w:rsidR="00A9333D" w:rsidRPr="00EF69C4" w:rsidRDefault="00A9333D" w:rsidP="00EF69C4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F69C4">
              <w:rPr>
                <w:rFonts w:ascii="Times New Roman" w:hAnsi="Times New Roman"/>
                <w:sz w:val="24"/>
                <w:szCs w:val="24"/>
              </w:rPr>
              <w:t>Время изготовления</w:t>
            </w:r>
          </w:p>
        </w:tc>
        <w:tc>
          <w:tcPr>
            <w:tcW w:w="993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333D" w:rsidRPr="00EF69C4" w:rsidTr="00EF69C4">
        <w:trPr>
          <w:jc w:val="center"/>
        </w:trPr>
        <w:tc>
          <w:tcPr>
            <w:tcW w:w="561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7" w:type="dxa"/>
          </w:tcPr>
          <w:p w:rsidR="00A9333D" w:rsidRPr="00EF69C4" w:rsidRDefault="00A9333D" w:rsidP="00EF69C4">
            <w:pPr>
              <w:spacing w:after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A9333D" w:rsidRPr="00EF69C4" w:rsidRDefault="00A9333D" w:rsidP="00EF69C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9C4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623" w:type="dxa"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9333D" w:rsidRPr="00EF69C4" w:rsidRDefault="00A9333D" w:rsidP="00EF69C4">
            <w:pPr>
              <w:spacing w:after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9333D" w:rsidRPr="009C26E5" w:rsidRDefault="00A9333D" w:rsidP="00AF0818">
      <w:pPr>
        <w:spacing w:after="0"/>
        <w:rPr>
          <w:rFonts w:ascii="Times New Roman" w:hAnsi="Times New Roman"/>
          <w:sz w:val="28"/>
          <w:szCs w:val="28"/>
          <w:lang w:eastAsia="en-US"/>
        </w:rPr>
      </w:pPr>
    </w:p>
    <w:p w:rsidR="00A9333D" w:rsidRPr="00EF69C4" w:rsidRDefault="00A9333D" w:rsidP="00AF0818">
      <w:pPr>
        <w:spacing w:after="0"/>
        <w:rPr>
          <w:rFonts w:ascii="Times New Roman" w:hAnsi="Times New Roman"/>
          <w:b/>
          <w:sz w:val="24"/>
          <w:szCs w:val="24"/>
          <w:lang w:eastAsia="en-US"/>
        </w:rPr>
      </w:pPr>
    </w:p>
    <w:p w:rsidR="00A9333D" w:rsidRPr="00EF69C4" w:rsidRDefault="00A9333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EF69C4">
        <w:rPr>
          <w:rFonts w:ascii="Times New Roman" w:hAnsi="Times New Roman"/>
          <w:b/>
          <w:sz w:val="24"/>
          <w:szCs w:val="24"/>
          <w:lang w:eastAsia="en-US"/>
        </w:rPr>
        <w:t>Председатель:</w:t>
      </w:r>
    </w:p>
    <w:p w:rsidR="00A9333D" w:rsidRPr="00EF69C4" w:rsidRDefault="00A9333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A9333D" w:rsidRPr="00EF69C4" w:rsidRDefault="00A9333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EF69C4">
        <w:rPr>
          <w:rFonts w:ascii="Times New Roman" w:hAnsi="Times New Roman"/>
          <w:b/>
          <w:sz w:val="24"/>
          <w:szCs w:val="24"/>
          <w:lang w:eastAsia="en-US"/>
        </w:rPr>
        <w:t>Члены жюри:</w:t>
      </w:r>
    </w:p>
    <w:p w:rsidR="00A9333D" w:rsidRPr="00EF69C4" w:rsidRDefault="00A9333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A9333D" w:rsidRPr="00EF69C4" w:rsidRDefault="00A9333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A9333D" w:rsidRPr="00EF69C4" w:rsidRDefault="00A9333D">
      <w:pPr>
        <w:spacing w:after="0"/>
        <w:ind w:firstLine="709"/>
        <w:rPr>
          <w:rFonts w:ascii="Times New Roman" w:hAnsi="Times New Roman"/>
          <w:b/>
          <w:sz w:val="24"/>
          <w:szCs w:val="24"/>
          <w:lang w:eastAsia="en-US"/>
        </w:rPr>
      </w:pPr>
      <w:r w:rsidRPr="00EF69C4">
        <w:rPr>
          <w:rFonts w:ascii="Times New Roman" w:hAnsi="Times New Roman"/>
          <w:b/>
          <w:sz w:val="24"/>
          <w:szCs w:val="24"/>
          <w:lang w:eastAsia="en-US"/>
        </w:rPr>
        <w:br w:type="page"/>
      </w:r>
    </w:p>
    <w:p w:rsidR="00A9333D" w:rsidRPr="00133023" w:rsidRDefault="00A9333D" w:rsidP="00C868C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ПРАКТИЧЕСКОЕ ЗАДАНИЕ</w:t>
      </w:r>
    </w:p>
    <w:p w:rsidR="00A9333D" w:rsidRDefault="00A9333D" w:rsidP="00C868C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133023">
        <w:rPr>
          <w:rFonts w:ascii="Times New Roman" w:hAnsi="Times New Roman"/>
          <w:b/>
          <w:sz w:val="28"/>
          <w:szCs w:val="28"/>
        </w:rPr>
        <w:t xml:space="preserve"> этапа Всероссийской олимпиады школьников</w:t>
      </w:r>
    </w:p>
    <w:p w:rsidR="00A9333D" w:rsidRPr="00133023" w:rsidRDefault="00A9333D" w:rsidP="00C868C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по технологии</w:t>
      </w:r>
    </w:p>
    <w:p w:rsidR="00A9333D" w:rsidRPr="00133023" w:rsidRDefault="00A9333D" w:rsidP="00C868C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2017/2018 учебного года</w:t>
      </w:r>
    </w:p>
    <w:p w:rsidR="00A9333D" w:rsidRPr="00133023" w:rsidRDefault="00A9333D" w:rsidP="00C868C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НОМИНАЦИЯ «ТЕХНИКА И ТЕХНИЧЕСКОЕ ТВОРЧЕСТВО»</w:t>
      </w:r>
    </w:p>
    <w:p w:rsidR="00A9333D" w:rsidRPr="00133023" w:rsidRDefault="00A9333D" w:rsidP="00C868C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7-8</w:t>
      </w:r>
      <w:r w:rsidRPr="00133023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A9333D" w:rsidRPr="00BD2CB8" w:rsidRDefault="00A9333D" w:rsidP="00C868C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9333D" w:rsidRPr="00BD2CB8" w:rsidRDefault="00A9333D" w:rsidP="00C868C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Механическая</w:t>
      </w:r>
      <w:r w:rsidRPr="00BD2CB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дерево</w:t>
      </w:r>
      <w:r w:rsidRPr="00BD2CB8">
        <w:rPr>
          <w:rFonts w:ascii="Times New Roman" w:hAnsi="Times New Roman"/>
          <w:b/>
          <w:sz w:val="28"/>
          <w:szCs w:val="28"/>
          <w:u w:val="single"/>
        </w:rPr>
        <w:t>обработка</w:t>
      </w:r>
    </w:p>
    <w:p w:rsidR="00A9333D" w:rsidRPr="00372E42" w:rsidRDefault="00A9333D" w:rsidP="00C868CD">
      <w:pPr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A9333D" w:rsidRPr="00FA60DC" w:rsidRDefault="00A9333D" w:rsidP="00C868CD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  <w:r w:rsidRPr="00FA60DC">
        <w:rPr>
          <w:rFonts w:ascii="Times New Roman" w:hAnsi="Times New Roman"/>
          <w:b/>
          <w:i/>
          <w:sz w:val="28"/>
          <w:szCs w:val="28"/>
          <w:lang w:eastAsia="en-US"/>
        </w:rPr>
        <w:t>По чертеж</w:t>
      </w:r>
      <w:r>
        <w:rPr>
          <w:rFonts w:ascii="Times New Roman" w:hAnsi="Times New Roman"/>
          <w:b/>
          <w:i/>
          <w:sz w:val="28"/>
          <w:szCs w:val="28"/>
          <w:lang w:eastAsia="en-US"/>
        </w:rPr>
        <w:t>у</w:t>
      </w:r>
      <w:r w:rsidRPr="00FA60DC">
        <w:rPr>
          <w:rFonts w:ascii="Times New Roman" w:hAnsi="Times New Roman"/>
          <w:b/>
          <w:i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eastAsia="en-US"/>
        </w:rPr>
        <w:t>изготовить ручку для напильника</w:t>
      </w:r>
    </w:p>
    <w:p w:rsidR="00A9333D" w:rsidRDefault="00A9333D" w:rsidP="00FA60DC">
      <w:pPr>
        <w:spacing w:after="0"/>
        <w:ind w:firstLine="709"/>
        <w:rPr>
          <w:rFonts w:ascii="Times New Roman" w:hAnsi="Times New Roman"/>
          <w:b/>
          <w:sz w:val="28"/>
          <w:szCs w:val="28"/>
          <w:lang w:eastAsia="en-US"/>
        </w:rPr>
      </w:pPr>
    </w:p>
    <w:p w:rsidR="00A9333D" w:rsidRPr="00FA60DC" w:rsidRDefault="00A9333D" w:rsidP="00FA60DC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FA60DC">
        <w:rPr>
          <w:rFonts w:ascii="Times New Roman" w:hAnsi="Times New Roman"/>
          <w:b/>
          <w:sz w:val="28"/>
          <w:szCs w:val="28"/>
          <w:lang w:eastAsia="en-US"/>
        </w:rPr>
        <w:t>Технические условия:</w:t>
      </w:r>
    </w:p>
    <w:p w:rsidR="00A9333D" w:rsidRPr="00C868CD" w:rsidRDefault="00A9333D" w:rsidP="00C868C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A60DC">
        <w:rPr>
          <w:rFonts w:ascii="Times New Roman" w:hAnsi="Times New Roman"/>
          <w:sz w:val="28"/>
          <w:szCs w:val="28"/>
          <w:lang w:eastAsia="en-US"/>
        </w:rPr>
        <w:t>1.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868CD">
        <w:rPr>
          <w:rFonts w:ascii="Times New Roman" w:hAnsi="Times New Roman"/>
          <w:sz w:val="28"/>
          <w:szCs w:val="28"/>
          <w:lang w:eastAsia="en-US"/>
        </w:rPr>
        <w:t>Материал изготовления – береза.</w:t>
      </w:r>
    </w:p>
    <w:p w:rsidR="00A9333D" w:rsidRDefault="00A9333D" w:rsidP="00C868C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C868CD">
        <w:rPr>
          <w:rFonts w:ascii="Times New Roman" w:hAnsi="Times New Roman"/>
          <w:sz w:val="28"/>
          <w:szCs w:val="28"/>
          <w:lang w:eastAsia="en-US"/>
        </w:rPr>
        <w:t>2. Габаритные размеры готового изд</w:t>
      </w:r>
      <w:r>
        <w:rPr>
          <w:rFonts w:ascii="Times New Roman" w:hAnsi="Times New Roman"/>
          <w:sz w:val="28"/>
          <w:szCs w:val="28"/>
          <w:lang w:eastAsia="en-US"/>
        </w:rPr>
        <w:t>елия представлены на рисунке 1.</w:t>
      </w:r>
    </w:p>
    <w:p w:rsidR="00A9333D" w:rsidRDefault="00A9333D" w:rsidP="00C868C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</w:t>
      </w:r>
      <w:r w:rsidRPr="00C868C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FA60DC">
        <w:rPr>
          <w:rFonts w:ascii="Times New Roman" w:hAnsi="Times New Roman"/>
          <w:sz w:val="28"/>
          <w:szCs w:val="28"/>
          <w:lang w:eastAsia="en-US"/>
        </w:rPr>
        <w:t xml:space="preserve">Предельные отклонения готового изделия: на длину ± 2 мм, диаметры  ± </w:t>
      </w:r>
      <w:r>
        <w:rPr>
          <w:rFonts w:ascii="Times New Roman" w:hAnsi="Times New Roman"/>
          <w:sz w:val="28"/>
          <w:szCs w:val="28"/>
          <w:lang w:eastAsia="en-US"/>
        </w:rPr>
        <w:t>2</w:t>
      </w:r>
      <w:r w:rsidRPr="00FA60DC">
        <w:rPr>
          <w:rFonts w:ascii="Times New Roman" w:hAnsi="Times New Roman"/>
          <w:sz w:val="28"/>
          <w:szCs w:val="28"/>
          <w:lang w:eastAsia="en-US"/>
        </w:rPr>
        <w:t xml:space="preserve"> мм.</w:t>
      </w:r>
    </w:p>
    <w:p w:rsidR="00A9333D" w:rsidRPr="00FA60DC" w:rsidRDefault="00A9333D" w:rsidP="00C868C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4</w:t>
      </w:r>
      <w:r w:rsidRPr="00C868CD">
        <w:rPr>
          <w:rFonts w:ascii="Times New Roman" w:hAnsi="Times New Roman"/>
          <w:sz w:val="28"/>
          <w:szCs w:val="28"/>
          <w:lang w:eastAsia="en-US"/>
        </w:rPr>
        <w:t>. Поверхность изделия тщательно шлифуется.</w:t>
      </w:r>
    </w:p>
    <w:p w:rsidR="00A9333D" w:rsidRPr="00FA60DC" w:rsidRDefault="00A9333D" w:rsidP="00FA60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5</w:t>
      </w:r>
      <w:r w:rsidRPr="00FA60DC">
        <w:rPr>
          <w:rFonts w:ascii="Times New Roman" w:hAnsi="Times New Roman"/>
          <w:sz w:val="28"/>
          <w:szCs w:val="28"/>
          <w:lang w:eastAsia="en-US"/>
        </w:rPr>
        <w:t xml:space="preserve">. </w:t>
      </w:r>
      <w:r>
        <w:rPr>
          <w:rFonts w:ascii="Times New Roman" w:hAnsi="Times New Roman"/>
          <w:sz w:val="28"/>
          <w:szCs w:val="28"/>
          <w:lang w:eastAsia="en-US"/>
        </w:rPr>
        <w:t>Предусмотрите декоративную отделку изделия.</w:t>
      </w:r>
    </w:p>
    <w:p w:rsidR="00A9333D" w:rsidRDefault="00A9333D" w:rsidP="001979B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9333D" w:rsidRDefault="00A9333D" w:rsidP="001979B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F69C4">
        <w:rPr>
          <w:rFonts w:ascii="Times New Roman" w:hAnsi="Times New Roman"/>
          <w:noProof/>
          <w:sz w:val="28"/>
          <w:szCs w:val="28"/>
        </w:rPr>
        <w:pict>
          <v:shape id="Рисунок 1" o:spid="_x0000_i1028" type="#_x0000_t75" style="width:468pt;height:276.75pt;visibility:visible">
            <v:imagedata r:id="rId8" o:title=""/>
          </v:shape>
        </w:pict>
      </w:r>
    </w:p>
    <w:p w:rsidR="00A9333D" w:rsidRDefault="00A9333D" w:rsidP="001979B8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A9333D" w:rsidRDefault="00A9333D" w:rsidP="00FA60D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C39A8">
        <w:rPr>
          <w:rFonts w:ascii="Times New Roman" w:hAnsi="Times New Roman"/>
          <w:sz w:val="28"/>
          <w:szCs w:val="28"/>
        </w:rPr>
        <w:t>Рис</w:t>
      </w:r>
      <w:r>
        <w:rPr>
          <w:rFonts w:ascii="Times New Roman" w:hAnsi="Times New Roman"/>
          <w:sz w:val="28"/>
          <w:szCs w:val="28"/>
        </w:rPr>
        <w:t>унок</w:t>
      </w:r>
      <w:r w:rsidRPr="00CC39A8">
        <w:rPr>
          <w:rFonts w:ascii="Times New Roman" w:hAnsi="Times New Roman"/>
          <w:sz w:val="28"/>
          <w:szCs w:val="28"/>
        </w:rPr>
        <w:t xml:space="preserve"> 1. </w:t>
      </w:r>
      <w:r>
        <w:rPr>
          <w:rFonts w:ascii="Times New Roman" w:hAnsi="Times New Roman"/>
          <w:sz w:val="28"/>
          <w:szCs w:val="28"/>
        </w:rPr>
        <w:t>Параметры изделия – ручка для напильника</w:t>
      </w:r>
    </w:p>
    <w:p w:rsidR="00A9333D" w:rsidRDefault="00A9333D" w:rsidP="00FA60D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9333D" w:rsidRDefault="00A9333D" w:rsidP="001979B8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9333D" w:rsidRPr="00EF69C4" w:rsidRDefault="00A9333D" w:rsidP="00DC5B63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EF69C4">
        <w:rPr>
          <w:rFonts w:ascii="Times New Roman" w:hAnsi="Times New Roman"/>
          <w:b/>
          <w:sz w:val="28"/>
          <w:szCs w:val="28"/>
          <w:lang w:eastAsia="en-US"/>
        </w:rPr>
        <w:t>Карта пооперационного контроля</w:t>
      </w:r>
    </w:p>
    <w:p w:rsidR="00A9333D" w:rsidRDefault="00A9333D" w:rsidP="00DC5B63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795"/>
        <w:gridCol w:w="1053"/>
        <w:gridCol w:w="1635"/>
        <w:gridCol w:w="1356"/>
      </w:tblGrid>
      <w:tr w:rsidR="00A9333D" w:rsidRPr="00EF69C4" w:rsidTr="003C4860">
        <w:trPr>
          <w:jc w:val="center"/>
        </w:trPr>
        <w:tc>
          <w:tcPr>
            <w:tcW w:w="648" w:type="dxa"/>
            <w:hideMark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795" w:type="dxa"/>
            <w:hideMark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053" w:type="dxa"/>
            <w:hideMark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</w:p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635" w:type="dxa"/>
          </w:tcPr>
          <w:p w:rsidR="00A9333D" w:rsidRPr="009C26E5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A9333D" w:rsidRPr="009C26E5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>баллов,</w:t>
            </w:r>
          </w:p>
          <w:p w:rsidR="00A9333D" w:rsidRPr="009C26E5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>выставлен-</w:t>
            </w:r>
          </w:p>
          <w:p w:rsidR="00A9333D" w:rsidRPr="009C26E5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>ных членами жюри</w:t>
            </w:r>
          </w:p>
        </w:tc>
        <w:tc>
          <w:tcPr>
            <w:tcW w:w="1356" w:type="dxa"/>
            <w:hideMark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  <w:r w:rsidRPr="009C26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участника</w:t>
            </w:r>
          </w:p>
        </w:tc>
      </w:tr>
      <w:tr w:rsidR="00A9333D" w:rsidRPr="00EF69C4" w:rsidTr="003C4860">
        <w:trPr>
          <w:jc w:val="center"/>
        </w:trPr>
        <w:tc>
          <w:tcPr>
            <w:tcW w:w="648" w:type="dxa"/>
            <w:hideMark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95" w:type="dxa"/>
            <w:hideMark/>
          </w:tcPr>
          <w:p w:rsidR="00A9333D" w:rsidRPr="000B626E" w:rsidRDefault="00A9333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053" w:type="dxa"/>
          </w:tcPr>
          <w:p w:rsidR="00A9333D" w:rsidRPr="00FA60DC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A9333D" w:rsidRPr="009C26E5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 w:val="restart"/>
          </w:tcPr>
          <w:p w:rsidR="00A9333D" w:rsidRPr="000B626E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33D" w:rsidRPr="00EF69C4" w:rsidTr="003C4860">
        <w:trPr>
          <w:jc w:val="center"/>
        </w:trPr>
        <w:tc>
          <w:tcPr>
            <w:tcW w:w="648" w:type="dxa"/>
            <w:hideMark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95" w:type="dxa"/>
            <w:hideMark/>
          </w:tcPr>
          <w:p w:rsidR="00A9333D" w:rsidRPr="000B626E" w:rsidRDefault="00A9333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Соблюдение правил техники безопасности. Соблю</w:t>
            </w:r>
            <w:r>
              <w:rPr>
                <w:rFonts w:ascii="Times New Roman" w:hAnsi="Times New Roman"/>
                <w:sz w:val="24"/>
                <w:szCs w:val="24"/>
              </w:rPr>
              <w:t>дение порядка на рабочем месте.</w:t>
            </w:r>
          </w:p>
          <w:p w:rsidR="00A9333D" w:rsidRPr="000B626E" w:rsidRDefault="00A9333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Культура труда</w:t>
            </w:r>
          </w:p>
        </w:tc>
        <w:tc>
          <w:tcPr>
            <w:tcW w:w="1053" w:type="dxa"/>
            <w:hideMark/>
          </w:tcPr>
          <w:p w:rsidR="00A9333D" w:rsidRPr="00FA60DC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A9333D" w:rsidRPr="009C26E5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A9333D" w:rsidRPr="000B626E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33D" w:rsidRPr="00EF69C4" w:rsidTr="003C4860">
        <w:trPr>
          <w:jc w:val="center"/>
        </w:trPr>
        <w:tc>
          <w:tcPr>
            <w:tcW w:w="648" w:type="dxa"/>
            <w:hideMark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95" w:type="dxa"/>
            <w:hideMark/>
          </w:tcPr>
          <w:p w:rsidR="00A9333D" w:rsidRPr="000B626E" w:rsidRDefault="00A9333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6E5">
              <w:rPr>
                <w:rFonts w:ascii="Times New Roman" w:hAnsi="Times New Roman"/>
                <w:sz w:val="24"/>
                <w:szCs w:val="24"/>
              </w:rPr>
              <w:t>Разработка технологической документации на изготовление изделия в соответствии с техническими условиями и требованиями к рабочим чертежам (ГОСТ-2.107-68)</w:t>
            </w:r>
          </w:p>
        </w:tc>
        <w:tc>
          <w:tcPr>
            <w:tcW w:w="1053" w:type="dxa"/>
          </w:tcPr>
          <w:p w:rsidR="00A9333D" w:rsidRPr="00FA60DC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</w:tcPr>
          <w:p w:rsidR="00A9333D" w:rsidRPr="009C26E5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A9333D" w:rsidRPr="000B626E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33D" w:rsidRPr="00EF69C4" w:rsidTr="003C4860">
        <w:trPr>
          <w:jc w:val="center"/>
        </w:trPr>
        <w:tc>
          <w:tcPr>
            <w:tcW w:w="648" w:type="dxa"/>
            <w:hideMark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95" w:type="dxa"/>
            <w:hideMark/>
          </w:tcPr>
          <w:p w:rsidR="00A9333D" w:rsidRPr="000B626E" w:rsidRDefault="00A9333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</w:rPr>
              <w:t>станка</w:t>
            </w:r>
            <w:r w:rsidRPr="000B626E">
              <w:rPr>
                <w:rFonts w:ascii="Times New Roman" w:hAnsi="Times New Roman"/>
                <w:sz w:val="24"/>
                <w:szCs w:val="24"/>
              </w:rPr>
              <w:t>, инструментов</w:t>
            </w:r>
          </w:p>
        </w:tc>
        <w:tc>
          <w:tcPr>
            <w:tcW w:w="1053" w:type="dxa"/>
            <w:hideMark/>
          </w:tcPr>
          <w:p w:rsidR="00A9333D" w:rsidRPr="00FA60DC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A9333D" w:rsidRPr="009C26E5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A9333D" w:rsidRPr="000B626E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33D" w:rsidRPr="00EF69C4" w:rsidTr="003C4860">
        <w:trPr>
          <w:jc w:val="center"/>
        </w:trPr>
        <w:tc>
          <w:tcPr>
            <w:tcW w:w="648" w:type="dxa"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95" w:type="dxa"/>
          </w:tcPr>
          <w:p w:rsidR="00A9333D" w:rsidRPr="000B626E" w:rsidRDefault="00A9333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15F9">
              <w:rPr>
                <w:rFonts w:ascii="Times New Roman" w:hAnsi="Times New Roman"/>
                <w:sz w:val="24"/>
                <w:szCs w:val="24"/>
              </w:rPr>
              <w:t>Подготовка заготовки и ее крепление на станке. Черновая проточка</w:t>
            </w:r>
          </w:p>
        </w:tc>
        <w:tc>
          <w:tcPr>
            <w:tcW w:w="1053" w:type="dxa"/>
          </w:tcPr>
          <w:p w:rsidR="00A9333D" w:rsidRPr="00FA60DC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</w:tcPr>
          <w:p w:rsidR="00A9333D" w:rsidRPr="009C26E5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A9333D" w:rsidRPr="000B626E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33D" w:rsidRPr="00EF69C4" w:rsidTr="003C4860">
        <w:trPr>
          <w:trHeight w:val="301"/>
          <w:jc w:val="center"/>
        </w:trPr>
        <w:tc>
          <w:tcPr>
            <w:tcW w:w="648" w:type="dxa"/>
            <w:vMerge w:val="restart"/>
            <w:hideMark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B62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95" w:type="dxa"/>
            <w:hideMark/>
          </w:tcPr>
          <w:p w:rsidR="00A9333D" w:rsidRPr="000B626E" w:rsidRDefault="00A9333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Технология изготовления изделия:</w:t>
            </w:r>
          </w:p>
        </w:tc>
        <w:tc>
          <w:tcPr>
            <w:tcW w:w="1053" w:type="dxa"/>
          </w:tcPr>
          <w:p w:rsidR="00A9333D" w:rsidRPr="00FA60DC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5" w:type="dxa"/>
          </w:tcPr>
          <w:p w:rsidR="00A9333D" w:rsidRPr="009C26E5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A9333D" w:rsidRPr="000B626E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33D" w:rsidRPr="00EF69C4" w:rsidTr="003C4860">
        <w:trPr>
          <w:trHeight w:val="620"/>
          <w:jc w:val="center"/>
        </w:trPr>
        <w:tc>
          <w:tcPr>
            <w:tcW w:w="648" w:type="dxa"/>
            <w:vMerge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</w:tcPr>
          <w:p w:rsidR="00A9333D" w:rsidRPr="000B626E" w:rsidRDefault="00A9333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- разметка заготовки в соответствие с    чертежом;</w:t>
            </w:r>
          </w:p>
        </w:tc>
        <w:tc>
          <w:tcPr>
            <w:tcW w:w="1053" w:type="dxa"/>
          </w:tcPr>
          <w:p w:rsidR="00A9333D" w:rsidRPr="00FA60DC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</w:tcPr>
          <w:p w:rsidR="00A9333D" w:rsidRPr="009C26E5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A9333D" w:rsidRPr="000B626E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33D" w:rsidRPr="00EF69C4" w:rsidTr="003C4860">
        <w:trPr>
          <w:trHeight w:val="904"/>
          <w:jc w:val="center"/>
        </w:trPr>
        <w:tc>
          <w:tcPr>
            <w:tcW w:w="648" w:type="dxa"/>
            <w:vMerge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</w:tcPr>
          <w:p w:rsidR="00A9333D" w:rsidRPr="000B626E" w:rsidRDefault="00A9333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- технологическая последовательность   изготовления изделия в соответствии с   чертежом;</w:t>
            </w:r>
          </w:p>
        </w:tc>
        <w:tc>
          <w:tcPr>
            <w:tcW w:w="1053" w:type="dxa"/>
          </w:tcPr>
          <w:p w:rsidR="00A9333D" w:rsidRPr="00FA60DC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635" w:type="dxa"/>
          </w:tcPr>
          <w:p w:rsidR="00A9333D" w:rsidRPr="009C26E5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A9333D" w:rsidRPr="000B626E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33D" w:rsidRPr="00EF69C4" w:rsidTr="003C4860">
        <w:trPr>
          <w:trHeight w:val="937"/>
          <w:jc w:val="center"/>
        </w:trPr>
        <w:tc>
          <w:tcPr>
            <w:tcW w:w="648" w:type="dxa"/>
            <w:vMerge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</w:tcPr>
          <w:p w:rsidR="00A9333D" w:rsidRPr="000B626E" w:rsidRDefault="00A9333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- точность изготовления готового изделия в соответствии с чертежом и техническими условиями;</w:t>
            </w:r>
          </w:p>
        </w:tc>
        <w:tc>
          <w:tcPr>
            <w:tcW w:w="1053" w:type="dxa"/>
          </w:tcPr>
          <w:p w:rsidR="00A9333D" w:rsidRPr="00FA60DC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</w:tcPr>
          <w:p w:rsidR="00A9333D" w:rsidRPr="009C26E5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A9333D" w:rsidRPr="000B626E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33D" w:rsidRPr="00EF69C4" w:rsidTr="003C4860">
        <w:trPr>
          <w:trHeight w:val="670"/>
          <w:jc w:val="center"/>
        </w:trPr>
        <w:tc>
          <w:tcPr>
            <w:tcW w:w="648" w:type="dxa"/>
            <w:vMerge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</w:tcPr>
          <w:p w:rsidR="00A9333D" w:rsidRPr="000B626E" w:rsidRDefault="00A9333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- качество</w:t>
            </w:r>
            <w:r>
              <w:rPr>
                <w:rFonts w:ascii="Times New Roman" w:hAnsi="Times New Roman"/>
                <w:sz w:val="24"/>
                <w:szCs w:val="24"/>
              </w:rPr>
              <w:t>, декоративная отделка</w:t>
            </w:r>
            <w:r w:rsidRPr="000B626E">
              <w:rPr>
                <w:rFonts w:ascii="Times New Roman" w:hAnsi="Times New Roman"/>
                <w:sz w:val="24"/>
                <w:szCs w:val="24"/>
              </w:rPr>
              <w:t xml:space="preserve"> и чистота обработки готового изделия</w:t>
            </w:r>
          </w:p>
        </w:tc>
        <w:tc>
          <w:tcPr>
            <w:tcW w:w="1053" w:type="dxa"/>
          </w:tcPr>
          <w:p w:rsidR="00A9333D" w:rsidRPr="00FA60DC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</w:tcPr>
          <w:p w:rsidR="00A9333D" w:rsidRPr="009C26E5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A9333D" w:rsidRPr="000B626E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33D" w:rsidRPr="00EF69C4" w:rsidTr="003C4860">
        <w:trPr>
          <w:jc w:val="center"/>
        </w:trPr>
        <w:tc>
          <w:tcPr>
            <w:tcW w:w="648" w:type="dxa"/>
            <w:hideMark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B62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95" w:type="dxa"/>
            <w:hideMark/>
          </w:tcPr>
          <w:p w:rsidR="00A9333D" w:rsidRPr="000B626E" w:rsidRDefault="00A9333D" w:rsidP="003C4860">
            <w:pPr>
              <w:tabs>
                <w:tab w:val="left" w:pos="7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053" w:type="dxa"/>
            <w:hideMark/>
          </w:tcPr>
          <w:p w:rsidR="00A9333D" w:rsidRPr="00FA60DC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A9333D" w:rsidRPr="009C26E5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A9333D" w:rsidRPr="000B626E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33D" w:rsidRPr="00EF69C4" w:rsidTr="003C4860">
        <w:trPr>
          <w:jc w:val="center"/>
        </w:trPr>
        <w:tc>
          <w:tcPr>
            <w:tcW w:w="648" w:type="dxa"/>
            <w:hideMark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B62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95" w:type="dxa"/>
            <w:hideMark/>
          </w:tcPr>
          <w:p w:rsidR="00A9333D" w:rsidRPr="000B626E" w:rsidRDefault="00A9333D" w:rsidP="003C4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26E">
              <w:rPr>
                <w:rFonts w:ascii="Times New Roman" w:hAnsi="Times New Roman"/>
                <w:sz w:val="24"/>
                <w:szCs w:val="24"/>
              </w:rPr>
              <w:t>Время изготовления</w:t>
            </w:r>
          </w:p>
        </w:tc>
        <w:tc>
          <w:tcPr>
            <w:tcW w:w="1053" w:type="dxa"/>
            <w:hideMark/>
          </w:tcPr>
          <w:p w:rsidR="00A9333D" w:rsidRPr="00FA60DC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A9333D" w:rsidRPr="009C26E5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A9333D" w:rsidRPr="000B626E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33D" w:rsidRPr="00EF69C4" w:rsidTr="003C4860">
        <w:trPr>
          <w:jc w:val="center"/>
        </w:trPr>
        <w:tc>
          <w:tcPr>
            <w:tcW w:w="648" w:type="dxa"/>
          </w:tcPr>
          <w:p w:rsidR="00A9333D" w:rsidRPr="000B626E" w:rsidRDefault="00A9333D" w:rsidP="003C48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  <w:hideMark/>
          </w:tcPr>
          <w:p w:rsidR="00A9333D" w:rsidRPr="000B626E" w:rsidRDefault="00A9333D" w:rsidP="003C4860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B626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53" w:type="dxa"/>
            <w:hideMark/>
          </w:tcPr>
          <w:p w:rsidR="00A9333D" w:rsidRPr="00FA60DC" w:rsidRDefault="00A9333D" w:rsidP="003C48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DC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635" w:type="dxa"/>
          </w:tcPr>
          <w:p w:rsidR="00A9333D" w:rsidRPr="009C26E5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:rsidR="00A9333D" w:rsidRPr="000B626E" w:rsidRDefault="00A9333D" w:rsidP="003C4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333D" w:rsidRDefault="00A9333D" w:rsidP="00DC5B63">
      <w:pPr>
        <w:spacing w:after="0"/>
        <w:rPr>
          <w:rFonts w:ascii="Times New Roman" w:hAnsi="Times New Roman"/>
          <w:sz w:val="28"/>
          <w:szCs w:val="28"/>
        </w:rPr>
      </w:pPr>
    </w:p>
    <w:p w:rsidR="00A9333D" w:rsidRDefault="00A9333D" w:rsidP="001979B8">
      <w:pPr>
        <w:spacing w:after="0"/>
        <w:rPr>
          <w:rFonts w:ascii="Times New Roman" w:hAnsi="Times New Roman"/>
          <w:sz w:val="28"/>
          <w:szCs w:val="28"/>
        </w:rPr>
      </w:pPr>
    </w:p>
    <w:p w:rsidR="00A9333D" w:rsidRPr="00EF69C4" w:rsidRDefault="00A9333D" w:rsidP="001979B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EF69C4">
        <w:rPr>
          <w:rFonts w:ascii="Times New Roman" w:hAnsi="Times New Roman"/>
          <w:b/>
          <w:sz w:val="24"/>
          <w:szCs w:val="24"/>
          <w:lang w:eastAsia="en-US"/>
        </w:rPr>
        <w:t>Председатель:</w:t>
      </w:r>
    </w:p>
    <w:p w:rsidR="00A9333D" w:rsidRPr="00EF69C4" w:rsidRDefault="00A9333D" w:rsidP="001979B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A9333D" w:rsidRPr="00EF69C4" w:rsidRDefault="00A9333D" w:rsidP="001979B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EF69C4">
        <w:rPr>
          <w:rFonts w:ascii="Times New Roman" w:hAnsi="Times New Roman"/>
          <w:b/>
          <w:sz w:val="24"/>
          <w:szCs w:val="24"/>
          <w:lang w:eastAsia="en-US"/>
        </w:rPr>
        <w:t>Члены жюри:</w:t>
      </w:r>
    </w:p>
    <w:p w:rsidR="00A9333D" w:rsidRPr="00EF69C4" w:rsidRDefault="00A9333D" w:rsidP="00AF08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A9333D" w:rsidRPr="00EF69C4" w:rsidRDefault="00A9333D">
      <w:pPr>
        <w:spacing w:after="0"/>
        <w:ind w:firstLine="709"/>
        <w:rPr>
          <w:rFonts w:ascii="Times New Roman" w:hAnsi="Times New Roman"/>
          <w:b/>
          <w:sz w:val="24"/>
          <w:szCs w:val="24"/>
          <w:lang w:eastAsia="en-US"/>
        </w:rPr>
      </w:pPr>
      <w:r w:rsidRPr="00EF69C4">
        <w:rPr>
          <w:rFonts w:ascii="Times New Roman" w:hAnsi="Times New Roman"/>
          <w:b/>
          <w:sz w:val="24"/>
          <w:szCs w:val="24"/>
          <w:lang w:eastAsia="en-US"/>
        </w:rPr>
        <w:br w:type="page"/>
      </w:r>
    </w:p>
    <w:p w:rsidR="00A9333D" w:rsidRPr="00133023" w:rsidRDefault="00A9333D" w:rsidP="003F00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ПРАКТИЧЕСКОЕ ЗАДАНИЕ</w:t>
      </w:r>
    </w:p>
    <w:p w:rsidR="00A9333D" w:rsidRDefault="00A9333D" w:rsidP="003F00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133023">
        <w:rPr>
          <w:rFonts w:ascii="Times New Roman" w:hAnsi="Times New Roman"/>
          <w:b/>
          <w:sz w:val="28"/>
          <w:szCs w:val="28"/>
        </w:rPr>
        <w:t xml:space="preserve"> этапа Всероссийской олимпиады школьников</w:t>
      </w:r>
    </w:p>
    <w:p w:rsidR="00A9333D" w:rsidRPr="00133023" w:rsidRDefault="00A9333D" w:rsidP="003F00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по технологии</w:t>
      </w:r>
    </w:p>
    <w:p w:rsidR="00A9333D" w:rsidRPr="00133023" w:rsidRDefault="00A9333D" w:rsidP="003F00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2017/2018 учебного года</w:t>
      </w:r>
    </w:p>
    <w:p w:rsidR="00A9333D" w:rsidRPr="00133023" w:rsidRDefault="00A9333D" w:rsidP="003F002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33023">
        <w:rPr>
          <w:rFonts w:ascii="Times New Roman" w:hAnsi="Times New Roman"/>
          <w:b/>
          <w:sz w:val="28"/>
          <w:szCs w:val="28"/>
        </w:rPr>
        <w:t>НОМИНАЦИЯ «ТЕХНИКА И ТЕХНИЧЕСКОЕ ТВОРЧЕСТВО»</w:t>
      </w:r>
    </w:p>
    <w:p w:rsidR="00A9333D" w:rsidRPr="00133023" w:rsidRDefault="00A9333D" w:rsidP="003F00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7-8</w:t>
      </w:r>
      <w:r w:rsidRPr="00133023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A9333D" w:rsidRPr="00133023" w:rsidRDefault="00A9333D" w:rsidP="003F002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9333D" w:rsidRPr="00133023" w:rsidRDefault="00A9333D" w:rsidP="003F002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33023">
        <w:rPr>
          <w:rFonts w:ascii="Times New Roman" w:hAnsi="Times New Roman"/>
          <w:b/>
          <w:sz w:val="28"/>
          <w:szCs w:val="28"/>
          <w:u w:val="single"/>
        </w:rPr>
        <w:t>Электротехника</w:t>
      </w:r>
    </w:p>
    <w:p w:rsidR="00A9333D" w:rsidRPr="00EF69C4" w:rsidRDefault="00A9333D" w:rsidP="00DC5B6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9333D" w:rsidRPr="00EF69C4" w:rsidRDefault="00A9333D" w:rsidP="003F0024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EF69C4">
        <w:rPr>
          <w:rFonts w:ascii="Times New Roman" w:hAnsi="Times New Roman"/>
          <w:b/>
          <w:sz w:val="28"/>
          <w:szCs w:val="28"/>
          <w:lang w:eastAsia="en-US"/>
        </w:rPr>
        <w:t>Карта пооперационного контроля с заданием</w:t>
      </w:r>
    </w:p>
    <w:p w:rsidR="00A9333D" w:rsidRPr="00EF69C4" w:rsidRDefault="00A9333D" w:rsidP="003F002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439"/>
        <w:gridCol w:w="1102"/>
        <w:gridCol w:w="1698"/>
        <w:gridCol w:w="1540"/>
      </w:tblGrid>
      <w:tr w:rsidR="00A9333D" w:rsidRPr="00EF69C4" w:rsidTr="00EF69C4">
        <w:trPr>
          <w:jc w:val="center"/>
        </w:trPr>
        <w:tc>
          <w:tcPr>
            <w:tcW w:w="534" w:type="dxa"/>
          </w:tcPr>
          <w:p w:rsidR="00A9333D" w:rsidRPr="00EF69C4" w:rsidRDefault="00A9333D" w:rsidP="00EF69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439" w:type="dxa"/>
          </w:tcPr>
          <w:p w:rsidR="00A9333D" w:rsidRPr="00EF69C4" w:rsidRDefault="00A9333D" w:rsidP="00EF69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Критерии оценки</w:t>
            </w:r>
          </w:p>
        </w:tc>
        <w:tc>
          <w:tcPr>
            <w:tcW w:w="975" w:type="dxa"/>
          </w:tcPr>
          <w:p w:rsidR="00A9333D" w:rsidRPr="00EF69C4" w:rsidRDefault="00A9333D" w:rsidP="00EF69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Кол-во баллов</w:t>
            </w:r>
          </w:p>
        </w:tc>
        <w:tc>
          <w:tcPr>
            <w:tcW w:w="1698" w:type="dxa"/>
          </w:tcPr>
          <w:p w:rsidR="00A9333D" w:rsidRPr="00EF69C4" w:rsidRDefault="00A9333D" w:rsidP="00EF69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Кол-во</w:t>
            </w:r>
          </w:p>
          <w:p w:rsidR="00A9333D" w:rsidRPr="00EF69C4" w:rsidRDefault="00A9333D" w:rsidP="00EF69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выставлен-</w:t>
            </w:r>
          </w:p>
          <w:p w:rsidR="00A9333D" w:rsidRPr="00EF69C4" w:rsidRDefault="00A9333D" w:rsidP="00EF69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ных баллов</w:t>
            </w:r>
          </w:p>
        </w:tc>
        <w:tc>
          <w:tcPr>
            <w:tcW w:w="1351" w:type="dxa"/>
          </w:tcPr>
          <w:p w:rsidR="00A9333D" w:rsidRPr="00EF69C4" w:rsidRDefault="00A9333D" w:rsidP="00EF69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Номер участника</w:t>
            </w:r>
          </w:p>
        </w:tc>
      </w:tr>
      <w:tr w:rsidR="00A9333D" w:rsidRPr="00EF69C4" w:rsidTr="00EF69C4">
        <w:trPr>
          <w:jc w:val="center"/>
        </w:trPr>
        <w:tc>
          <w:tcPr>
            <w:tcW w:w="534" w:type="dxa"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439" w:type="dxa"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sz w:val="28"/>
                <w:szCs w:val="28"/>
                <w:lang w:eastAsia="en-US"/>
              </w:rPr>
              <w:t>Начертите схему с двумя лампами накаливания, включенными параллельно с отдельными элементами управления и общим элементом защиты</w:t>
            </w:r>
          </w:p>
        </w:tc>
        <w:tc>
          <w:tcPr>
            <w:tcW w:w="975" w:type="dxa"/>
          </w:tcPr>
          <w:p w:rsidR="00A9333D" w:rsidRPr="00EF69C4" w:rsidRDefault="00A9333D" w:rsidP="00EF69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351" w:type="dxa"/>
            <w:vMerge w:val="restart"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9333D" w:rsidRPr="00EF69C4" w:rsidTr="00EF69C4">
        <w:trPr>
          <w:jc w:val="center"/>
        </w:trPr>
        <w:tc>
          <w:tcPr>
            <w:tcW w:w="534" w:type="dxa"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39" w:type="dxa"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sz w:val="28"/>
                <w:szCs w:val="28"/>
                <w:lang w:eastAsia="en-US"/>
              </w:rPr>
              <w:t>Соберите из прилагаемых элементов эту схему и проверьте ее работоспособность</w:t>
            </w:r>
          </w:p>
        </w:tc>
        <w:tc>
          <w:tcPr>
            <w:tcW w:w="975" w:type="dxa"/>
          </w:tcPr>
          <w:p w:rsidR="00A9333D" w:rsidRPr="00EF69C4" w:rsidRDefault="00A9333D" w:rsidP="00EF69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351" w:type="dxa"/>
            <w:vMerge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9333D" w:rsidRPr="00EF69C4" w:rsidTr="00EF69C4">
        <w:trPr>
          <w:jc w:val="center"/>
        </w:trPr>
        <w:tc>
          <w:tcPr>
            <w:tcW w:w="534" w:type="dxa"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39" w:type="dxa"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sz w:val="28"/>
                <w:szCs w:val="28"/>
                <w:lang w:eastAsia="en-US"/>
              </w:rPr>
              <w:t>Измерьте токи через каждую лампу и общий ток. Как соотносятся токи через каждую лампу и общий ток?</w:t>
            </w:r>
          </w:p>
        </w:tc>
        <w:tc>
          <w:tcPr>
            <w:tcW w:w="975" w:type="dxa"/>
          </w:tcPr>
          <w:p w:rsidR="00A9333D" w:rsidRPr="00EF69C4" w:rsidRDefault="00A9333D" w:rsidP="00EF69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351" w:type="dxa"/>
            <w:vMerge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9333D" w:rsidRPr="00EF69C4" w:rsidTr="00EF69C4">
        <w:trPr>
          <w:jc w:val="center"/>
        </w:trPr>
        <w:tc>
          <w:tcPr>
            <w:tcW w:w="534" w:type="dxa"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439" w:type="dxa"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sz w:val="28"/>
                <w:szCs w:val="28"/>
                <w:lang w:eastAsia="en-US"/>
              </w:rPr>
              <w:t>Измерьте сопротивление незажженной лампы и определите сопротивление зажженной лампы. Объясните различие сопротивлений</w:t>
            </w:r>
          </w:p>
        </w:tc>
        <w:tc>
          <w:tcPr>
            <w:tcW w:w="975" w:type="dxa"/>
          </w:tcPr>
          <w:p w:rsidR="00A9333D" w:rsidRPr="00EF69C4" w:rsidRDefault="00A9333D" w:rsidP="00EF69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351" w:type="dxa"/>
            <w:vMerge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A9333D" w:rsidRPr="00EF69C4" w:rsidTr="00EF69C4">
        <w:trPr>
          <w:jc w:val="center"/>
        </w:trPr>
        <w:tc>
          <w:tcPr>
            <w:tcW w:w="534" w:type="dxa"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39" w:type="dxa"/>
          </w:tcPr>
          <w:p w:rsidR="00A9333D" w:rsidRPr="00EF69C4" w:rsidRDefault="00A9333D" w:rsidP="00EF69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975" w:type="dxa"/>
          </w:tcPr>
          <w:p w:rsidR="00A9333D" w:rsidRPr="00EF69C4" w:rsidRDefault="00A9333D" w:rsidP="00EF69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69C4">
              <w:rPr>
                <w:rFonts w:ascii="Times New Roman" w:hAnsi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698" w:type="dxa"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351" w:type="dxa"/>
            <w:vMerge/>
          </w:tcPr>
          <w:p w:rsidR="00A9333D" w:rsidRPr="00EF69C4" w:rsidRDefault="00A9333D" w:rsidP="00EF69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A9333D" w:rsidRPr="00EF69C4" w:rsidRDefault="00A9333D" w:rsidP="003F002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9333D" w:rsidRPr="00EF69C4" w:rsidRDefault="00A9333D" w:rsidP="003F002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EF69C4">
        <w:rPr>
          <w:rFonts w:ascii="Times New Roman" w:hAnsi="Times New Roman"/>
          <w:b/>
          <w:sz w:val="28"/>
          <w:szCs w:val="28"/>
          <w:lang w:eastAsia="en-US"/>
        </w:rPr>
        <w:t>Председатель:</w:t>
      </w:r>
    </w:p>
    <w:p w:rsidR="00A9333D" w:rsidRPr="00EF69C4" w:rsidRDefault="00A9333D" w:rsidP="003F002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</w:p>
    <w:p w:rsidR="00A9333D" w:rsidRPr="00EF69C4" w:rsidRDefault="00A9333D" w:rsidP="003F002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EF69C4">
        <w:rPr>
          <w:rFonts w:ascii="Times New Roman" w:hAnsi="Times New Roman"/>
          <w:b/>
          <w:sz w:val="28"/>
          <w:szCs w:val="28"/>
          <w:lang w:eastAsia="en-US"/>
        </w:rPr>
        <w:t>Члены жюри:</w:t>
      </w:r>
    </w:p>
    <w:p w:rsidR="00A9333D" w:rsidRPr="00EF69C4" w:rsidRDefault="00A9333D" w:rsidP="003F0024">
      <w:pPr>
        <w:spacing w:after="0"/>
        <w:ind w:firstLine="709"/>
        <w:jc w:val="center"/>
        <w:rPr>
          <w:rFonts w:ascii="Times New Roman" w:hAnsi="Times New Roman"/>
          <w:sz w:val="28"/>
          <w:szCs w:val="28"/>
          <w:lang w:eastAsia="en-US"/>
        </w:rPr>
      </w:pPr>
    </w:p>
    <w:sectPr w:rsidR="00A9333D" w:rsidRPr="00EF69C4" w:rsidSect="009A0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2">
    <w:nsid w:val="100F3CC2"/>
    <w:multiLevelType w:val="hybridMultilevel"/>
    <w:tmpl w:val="5386D1E6"/>
    <w:lvl w:ilvl="0" w:tplc="BA38837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4B279D2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9113021"/>
    <w:multiLevelType w:val="hybridMultilevel"/>
    <w:tmpl w:val="FDDA5E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A801F28"/>
    <w:multiLevelType w:val="hybridMultilevel"/>
    <w:tmpl w:val="EF8C8FD2"/>
    <w:lvl w:ilvl="0" w:tplc="02B2E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5FED8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50C03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0B41E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DE206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24A1A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06218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83E9A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DF651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2CF0303E"/>
    <w:multiLevelType w:val="hybridMultilevel"/>
    <w:tmpl w:val="273C8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86E09AC"/>
    <w:multiLevelType w:val="hybridMultilevel"/>
    <w:tmpl w:val="8364F7EA"/>
    <w:lvl w:ilvl="0" w:tplc="C234EB8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9274DE1"/>
    <w:multiLevelType w:val="hybridMultilevel"/>
    <w:tmpl w:val="DDD0331E"/>
    <w:lvl w:ilvl="0" w:tplc="9C76CC3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DA234D4"/>
    <w:multiLevelType w:val="hybridMultilevel"/>
    <w:tmpl w:val="0A7EC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EE513F7"/>
    <w:multiLevelType w:val="hybridMultilevel"/>
    <w:tmpl w:val="C0422B2E"/>
    <w:lvl w:ilvl="0" w:tplc="CC6275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EF62C87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>
    <w:nsid w:val="40287C51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4">
    <w:nsid w:val="456C7265"/>
    <w:multiLevelType w:val="hybridMultilevel"/>
    <w:tmpl w:val="C268BA7E"/>
    <w:lvl w:ilvl="0" w:tplc="4C76CF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i w:val="0"/>
      </w:rPr>
    </w:lvl>
    <w:lvl w:ilvl="1" w:tplc="233ABEEA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>
    <w:nsid w:val="480E7593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7">
    <w:nsid w:val="50225E5D"/>
    <w:multiLevelType w:val="hybridMultilevel"/>
    <w:tmpl w:val="47587856"/>
    <w:lvl w:ilvl="0" w:tplc="F5F2E79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53401180"/>
    <w:multiLevelType w:val="hybridMultilevel"/>
    <w:tmpl w:val="D1A093CE"/>
    <w:lvl w:ilvl="0" w:tplc="F906059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5C5285C"/>
    <w:multiLevelType w:val="hybridMultilevel"/>
    <w:tmpl w:val="2A5676FC"/>
    <w:lvl w:ilvl="0" w:tplc="3376A3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0">
    <w:nsid w:val="5D500B64"/>
    <w:multiLevelType w:val="hybridMultilevel"/>
    <w:tmpl w:val="09AEC4E8"/>
    <w:lvl w:ilvl="0" w:tplc="6BFC23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1">
    <w:nsid w:val="5EFE7340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2">
    <w:nsid w:val="67394F2A"/>
    <w:multiLevelType w:val="hybridMultilevel"/>
    <w:tmpl w:val="AA945B8A"/>
    <w:lvl w:ilvl="0" w:tplc="33D61F42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BAB4954"/>
    <w:multiLevelType w:val="hybridMultilevel"/>
    <w:tmpl w:val="7908B4DE"/>
    <w:lvl w:ilvl="0" w:tplc="49EEAF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4">
    <w:nsid w:val="6F584AA2"/>
    <w:multiLevelType w:val="hybridMultilevel"/>
    <w:tmpl w:val="D7F42B40"/>
    <w:lvl w:ilvl="0" w:tplc="E506D470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4"/>
  </w:num>
  <w:num w:numId="2">
    <w:abstractNumId w:val="23"/>
  </w:num>
  <w:num w:numId="3">
    <w:abstractNumId w:val="20"/>
  </w:num>
  <w:num w:numId="4">
    <w:abstractNumId w:val="16"/>
  </w:num>
  <w:num w:numId="5">
    <w:abstractNumId w:val="15"/>
  </w:num>
  <w:num w:numId="6">
    <w:abstractNumId w:val="12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2"/>
  </w:num>
  <w:num w:numId="10">
    <w:abstractNumId w:val="21"/>
  </w:num>
  <w:num w:numId="11">
    <w:abstractNumId w:val="13"/>
  </w:num>
  <w:num w:numId="12">
    <w:abstractNumId w:val="19"/>
  </w:num>
  <w:num w:numId="13">
    <w:abstractNumId w:val="24"/>
  </w:num>
  <w:num w:numId="14">
    <w:abstractNumId w:val="17"/>
  </w:num>
  <w:num w:numId="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</w:num>
  <w:num w:numId="17">
    <w:abstractNumId w:val="8"/>
  </w:num>
  <w:num w:numId="18">
    <w:abstractNumId w:val="6"/>
  </w:num>
  <w:num w:numId="19">
    <w:abstractNumId w:val="18"/>
  </w:num>
  <w:num w:numId="20">
    <w:abstractNumId w:val="2"/>
  </w:num>
  <w:num w:numId="21">
    <w:abstractNumId w:val="9"/>
  </w:num>
  <w:num w:numId="22">
    <w:abstractNumId w:val="3"/>
  </w:num>
  <w:num w:numId="23">
    <w:abstractNumId w:val="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49C3"/>
    <w:rsid w:val="0001357A"/>
    <w:rsid w:val="000505EE"/>
    <w:rsid w:val="00055533"/>
    <w:rsid w:val="000562AB"/>
    <w:rsid w:val="00076432"/>
    <w:rsid w:val="0008354E"/>
    <w:rsid w:val="000844B8"/>
    <w:rsid w:val="000A4D14"/>
    <w:rsid w:val="000B626E"/>
    <w:rsid w:val="00110246"/>
    <w:rsid w:val="00133023"/>
    <w:rsid w:val="00144A27"/>
    <w:rsid w:val="00146C3B"/>
    <w:rsid w:val="00163ECA"/>
    <w:rsid w:val="00174618"/>
    <w:rsid w:val="00184D84"/>
    <w:rsid w:val="001979B8"/>
    <w:rsid w:val="001B33EA"/>
    <w:rsid w:val="001B5614"/>
    <w:rsid w:val="001D5AE1"/>
    <w:rsid w:val="001F4CE3"/>
    <w:rsid w:val="00211043"/>
    <w:rsid w:val="00211E83"/>
    <w:rsid w:val="002137F4"/>
    <w:rsid w:val="00220BDC"/>
    <w:rsid w:val="00231477"/>
    <w:rsid w:val="00252F8D"/>
    <w:rsid w:val="002718BB"/>
    <w:rsid w:val="0027541F"/>
    <w:rsid w:val="002A4152"/>
    <w:rsid w:val="002A4559"/>
    <w:rsid w:val="00372E42"/>
    <w:rsid w:val="003849C3"/>
    <w:rsid w:val="003A15F9"/>
    <w:rsid w:val="003B2701"/>
    <w:rsid w:val="003C44E6"/>
    <w:rsid w:val="003C4860"/>
    <w:rsid w:val="003D75EE"/>
    <w:rsid w:val="003F0024"/>
    <w:rsid w:val="004125BE"/>
    <w:rsid w:val="00465F37"/>
    <w:rsid w:val="004A6D0F"/>
    <w:rsid w:val="004C302C"/>
    <w:rsid w:val="004D2659"/>
    <w:rsid w:val="004D6417"/>
    <w:rsid w:val="004E462D"/>
    <w:rsid w:val="00506171"/>
    <w:rsid w:val="00572C8A"/>
    <w:rsid w:val="00572F88"/>
    <w:rsid w:val="005A6568"/>
    <w:rsid w:val="005A673D"/>
    <w:rsid w:val="005B659F"/>
    <w:rsid w:val="005C7254"/>
    <w:rsid w:val="005D26E3"/>
    <w:rsid w:val="005E59AE"/>
    <w:rsid w:val="005F753F"/>
    <w:rsid w:val="00633D4D"/>
    <w:rsid w:val="0064464F"/>
    <w:rsid w:val="006560CA"/>
    <w:rsid w:val="0066562A"/>
    <w:rsid w:val="006C3033"/>
    <w:rsid w:val="006E0580"/>
    <w:rsid w:val="006E5758"/>
    <w:rsid w:val="00726946"/>
    <w:rsid w:val="007317D8"/>
    <w:rsid w:val="00745585"/>
    <w:rsid w:val="00773AC3"/>
    <w:rsid w:val="007D067A"/>
    <w:rsid w:val="007E55DB"/>
    <w:rsid w:val="0083361A"/>
    <w:rsid w:val="00841770"/>
    <w:rsid w:val="0084619F"/>
    <w:rsid w:val="008846D9"/>
    <w:rsid w:val="008866E9"/>
    <w:rsid w:val="0089232B"/>
    <w:rsid w:val="008D30E8"/>
    <w:rsid w:val="008D3136"/>
    <w:rsid w:val="008F554A"/>
    <w:rsid w:val="008F6B37"/>
    <w:rsid w:val="009057A3"/>
    <w:rsid w:val="00905A98"/>
    <w:rsid w:val="00906C44"/>
    <w:rsid w:val="00921A16"/>
    <w:rsid w:val="00937811"/>
    <w:rsid w:val="009420DA"/>
    <w:rsid w:val="00945C3F"/>
    <w:rsid w:val="00966E4F"/>
    <w:rsid w:val="009A04D1"/>
    <w:rsid w:val="009A0A5C"/>
    <w:rsid w:val="009A79D5"/>
    <w:rsid w:val="009B16FC"/>
    <w:rsid w:val="009C26E5"/>
    <w:rsid w:val="009C53F2"/>
    <w:rsid w:val="009D03D6"/>
    <w:rsid w:val="009E11E1"/>
    <w:rsid w:val="009E2FF5"/>
    <w:rsid w:val="009F75BB"/>
    <w:rsid w:val="00A02DF9"/>
    <w:rsid w:val="00A03F3E"/>
    <w:rsid w:val="00A30CE5"/>
    <w:rsid w:val="00A30E8A"/>
    <w:rsid w:val="00A42577"/>
    <w:rsid w:val="00A75EB0"/>
    <w:rsid w:val="00A9333D"/>
    <w:rsid w:val="00AB7F48"/>
    <w:rsid w:val="00AD6489"/>
    <w:rsid w:val="00AE1880"/>
    <w:rsid w:val="00AF024F"/>
    <w:rsid w:val="00AF0818"/>
    <w:rsid w:val="00B17AC0"/>
    <w:rsid w:val="00B271B6"/>
    <w:rsid w:val="00B56AC6"/>
    <w:rsid w:val="00B61AFA"/>
    <w:rsid w:val="00B9070B"/>
    <w:rsid w:val="00B914BF"/>
    <w:rsid w:val="00B94F36"/>
    <w:rsid w:val="00B95AF1"/>
    <w:rsid w:val="00BC23E7"/>
    <w:rsid w:val="00BD2CB8"/>
    <w:rsid w:val="00C1040D"/>
    <w:rsid w:val="00C2012F"/>
    <w:rsid w:val="00C30A45"/>
    <w:rsid w:val="00C30BC2"/>
    <w:rsid w:val="00C62354"/>
    <w:rsid w:val="00C67E49"/>
    <w:rsid w:val="00C868CD"/>
    <w:rsid w:val="00CB1DB7"/>
    <w:rsid w:val="00CB3F1D"/>
    <w:rsid w:val="00CC05AD"/>
    <w:rsid w:val="00CC39A8"/>
    <w:rsid w:val="00CC775B"/>
    <w:rsid w:val="00CD04E3"/>
    <w:rsid w:val="00CF0D46"/>
    <w:rsid w:val="00D55D5E"/>
    <w:rsid w:val="00D60B1B"/>
    <w:rsid w:val="00D7443A"/>
    <w:rsid w:val="00D75926"/>
    <w:rsid w:val="00D82BAB"/>
    <w:rsid w:val="00DA7101"/>
    <w:rsid w:val="00DC5B63"/>
    <w:rsid w:val="00DD494C"/>
    <w:rsid w:val="00DE5BC0"/>
    <w:rsid w:val="00E40583"/>
    <w:rsid w:val="00E431E0"/>
    <w:rsid w:val="00E62213"/>
    <w:rsid w:val="00E6579C"/>
    <w:rsid w:val="00E921D4"/>
    <w:rsid w:val="00EA72B4"/>
    <w:rsid w:val="00EB3C6B"/>
    <w:rsid w:val="00EC23CE"/>
    <w:rsid w:val="00EC31D0"/>
    <w:rsid w:val="00EE51D9"/>
    <w:rsid w:val="00EF69C4"/>
    <w:rsid w:val="00F21C89"/>
    <w:rsid w:val="00F371DE"/>
    <w:rsid w:val="00F40E3C"/>
    <w:rsid w:val="00F439A1"/>
    <w:rsid w:val="00F5133B"/>
    <w:rsid w:val="00F92FDC"/>
    <w:rsid w:val="00FA60DC"/>
    <w:rsid w:val="00FB2A13"/>
    <w:rsid w:val="00FF0F96"/>
    <w:rsid w:val="00FF3378"/>
    <w:rsid w:val="00FF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E3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5BC0"/>
    <w:pPr>
      <w:ind w:left="720"/>
      <w:contextualSpacing/>
    </w:pPr>
  </w:style>
  <w:style w:type="table" w:styleId="TableGrid">
    <w:name w:val="Table Grid"/>
    <w:basedOn w:val="TableNormal"/>
    <w:uiPriority w:val="59"/>
    <w:rsid w:val="00B94F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619F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619F"/>
    <w:rPr>
      <w:rFonts w:ascii="Tahoma" w:hAnsi="Tahoma"/>
      <w:sz w:val="16"/>
      <w:lang w:val="x-none" w:eastAsia="ru-RU"/>
    </w:rPr>
  </w:style>
  <w:style w:type="table" w:customStyle="1" w:styleId="1">
    <w:name w:val="Сетка таблицы1"/>
    <w:basedOn w:val="TableNormal"/>
    <w:next w:val="TableGrid"/>
    <w:rsid w:val="00372E4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1229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Eugeniy</dc:creator>
  <cp:keywords/>
  <dc:description/>
  <cp:lastModifiedBy>преподаватель</cp:lastModifiedBy>
  <cp:revision>57</cp:revision>
  <dcterms:created xsi:type="dcterms:W3CDTF">2015-04-30T04:43:00Z</dcterms:created>
  <dcterms:modified xsi:type="dcterms:W3CDTF">2017-11-19T13:10:00Z</dcterms:modified>
</cp:coreProperties>
</file>